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47A962" w14:textId="6E744017" w:rsidR="00937657" w:rsidRPr="00CE36B9" w:rsidRDefault="00256677" w:rsidP="00CE36B9">
      <w:pPr>
        <w:jc w:val="both"/>
        <w:rPr>
          <w:rFonts w:ascii="Arial" w:hAnsi="Arial" w:cs="Arial"/>
          <w:b/>
        </w:rPr>
      </w:pPr>
      <w:r w:rsidRPr="00CE36B9">
        <w:rPr>
          <w:rFonts w:ascii="Arial" w:hAnsi="Arial" w:cs="Arial"/>
          <w:b/>
        </w:rPr>
        <w:t>CRONOGRAMA DE ACTIVIDADES ESCUELA DE FORMACIÓN CULTURAL DANZAS</w:t>
      </w:r>
    </w:p>
    <w:p w14:paraId="48B9F8E6" w14:textId="77777777" w:rsidR="00937657" w:rsidRPr="00CE36B9" w:rsidRDefault="00937657" w:rsidP="00CE36B9">
      <w:pPr>
        <w:jc w:val="both"/>
        <w:rPr>
          <w:rFonts w:ascii="Arial" w:hAnsi="Arial" w:cs="Arial"/>
          <w:b/>
        </w:rPr>
        <w:sectPr w:rsidR="00937657" w:rsidRPr="00CE36B9" w:rsidSect="00966B4A">
          <w:headerReference w:type="default" r:id="rId8"/>
          <w:footerReference w:type="default" r:id="rId9"/>
          <w:pgSz w:w="12240" w:h="15840" w:code="1"/>
          <w:pgMar w:top="1418" w:right="1701" w:bottom="1418" w:left="1701" w:header="709" w:footer="709" w:gutter="0"/>
          <w:cols w:space="708"/>
          <w:docGrid w:linePitch="360"/>
        </w:sectPr>
      </w:pPr>
    </w:p>
    <w:p w14:paraId="50E944FD" w14:textId="77777777" w:rsidR="006C42AF" w:rsidRDefault="006C42AF" w:rsidP="00CE36B9">
      <w:pPr>
        <w:jc w:val="both"/>
        <w:rPr>
          <w:rFonts w:ascii="Arial" w:hAnsi="Arial" w:cs="Arial"/>
          <w:b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824"/>
        <w:gridCol w:w="4003"/>
        <w:gridCol w:w="2957"/>
      </w:tblGrid>
      <w:tr w:rsidR="00AC6BAE" w:rsidRPr="00CE36B9" w14:paraId="540AB9CA" w14:textId="77777777" w:rsidTr="00F74C40">
        <w:trPr>
          <w:trHeight w:val="397"/>
        </w:trPr>
        <w:tc>
          <w:tcPr>
            <w:tcW w:w="8784" w:type="dxa"/>
            <w:gridSpan w:val="3"/>
          </w:tcPr>
          <w:p w14:paraId="1665A229" w14:textId="01EAC227" w:rsidR="00AA09EF" w:rsidRPr="00CE36B9" w:rsidRDefault="00AC6BAE" w:rsidP="00AA09EF">
            <w:pPr>
              <w:jc w:val="center"/>
              <w:rPr>
                <w:rFonts w:ascii="Arial" w:hAnsi="Arial" w:cs="Arial"/>
                <w:b/>
              </w:rPr>
            </w:pPr>
            <w:r w:rsidRPr="00CE36B9">
              <w:rPr>
                <w:rFonts w:ascii="Arial" w:hAnsi="Arial" w:cs="Arial"/>
                <w:b/>
              </w:rPr>
              <w:t>MES:</w:t>
            </w:r>
            <w:r w:rsidR="006C42AF">
              <w:rPr>
                <w:rFonts w:ascii="Arial" w:hAnsi="Arial" w:cs="Arial"/>
                <w:b/>
              </w:rPr>
              <w:t xml:space="preserve"> </w:t>
            </w:r>
            <w:r w:rsidR="006B1867">
              <w:rPr>
                <w:rFonts w:ascii="Arial" w:hAnsi="Arial" w:cs="Arial"/>
                <w:b/>
              </w:rPr>
              <w:t>JU</w:t>
            </w:r>
            <w:r w:rsidR="00972F37">
              <w:rPr>
                <w:rFonts w:ascii="Arial" w:hAnsi="Arial" w:cs="Arial"/>
                <w:b/>
              </w:rPr>
              <w:t>L</w:t>
            </w:r>
            <w:r w:rsidR="006B1867">
              <w:rPr>
                <w:rFonts w:ascii="Arial" w:hAnsi="Arial" w:cs="Arial"/>
                <w:b/>
              </w:rPr>
              <w:t>IO</w:t>
            </w:r>
          </w:p>
        </w:tc>
      </w:tr>
      <w:tr w:rsidR="00AC6BAE" w:rsidRPr="00CE36B9" w14:paraId="7E6770C9" w14:textId="77777777" w:rsidTr="00F74C40">
        <w:tc>
          <w:tcPr>
            <w:tcW w:w="1824" w:type="dxa"/>
          </w:tcPr>
          <w:p w14:paraId="3A864B62" w14:textId="1C5AD1E8" w:rsidR="00AC6BAE" w:rsidRPr="00CE36B9" w:rsidRDefault="00A56334" w:rsidP="00F74C40">
            <w:pPr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CATEGORIA</w:t>
            </w:r>
          </w:p>
        </w:tc>
        <w:tc>
          <w:tcPr>
            <w:tcW w:w="4003" w:type="dxa"/>
          </w:tcPr>
          <w:p w14:paraId="4D06AFA4" w14:textId="77777777" w:rsidR="00AC6BAE" w:rsidRPr="00CE36B9" w:rsidRDefault="00AC6BAE" w:rsidP="00F74C40">
            <w:pPr>
              <w:jc w:val="both"/>
              <w:rPr>
                <w:rFonts w:ascii="Arial" w:hAnsi="Arial" w:cs="Arial"/>
                <w:b/>
              </w:rPr>
            </w:pPr>
            <w:r w:rsidRPr="00CE36B9">
              <w:rPr>
                <w:rFonts w:ascii="Arial" w:hAnsi="Arial" w:cs="Arial"/>
                <w:b/>
              </w:rPr>
              <w:t>ACTIVIDADES</w:t>
            </w:r>
          </w:p>
        </w:tc>
        <w:tc>
          <w:tcPr>
            <w:tcW w:w="2957" w:type="dxa"/>
          </w:tcPr>
          <w:p w14:paraId="148CF388" w14:textId="77777777" w:rsidR="00AC6BAE" w:rsidRPr="00CE36B9" w:rsidRDefault="00AC6BAE" w:rsidP="00F74C40">
            <w:pPr>
              <w:jc w:val="both"/>
              <w:rPr>
                <w:rFonts w:ascii="Arial" w:hAnsi="Arial" w:cs="Arial"/>
                <w:b/>
              </w:rPr>
            </w:pPr>
            <w:r w:rsidRPr="00CE36B9">
              <w:rPr>
                <w:rFonts w:ascii="Arial" w:hAnsi="Arial" w:cs="Arial"/>
                <w:b/>
              </w:rPr>
              <w:t>OBJETIVO</w:t>
            </w:r>
          </w:p>
        </w:tc>
      </w:tr>
      <w:tr w:rsidR="000924E3" w:rsidRPr="00CE36B9" w14:paraId="65140FD3" w14:textId="77777777" w:rsidTr="00F74C40">
        <w:tc>
          <w:tcPr>
            <w:tcW w:w="1824" w:type="dxa"/>
            <w:vAlign w:val="center"/>
          </w:tcPr>
          <w:p w14:paraId="04CC4DF7" w14:textId="46B88C1F" w:rsidR="000924E3" w:rsidRPr="00CE36B9" w:rsidRDefault="00A56334" w:rsidP="000924E3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INFANTIL</w:t>
            </w:r>
          </w:p>
        </w:tc>
        <w:tc>
          <w:tcPr>
            <w:tcW w:w="4003" w:type="dxa"/>
          </w:tcPr>
          <w:p w14:paraId="2B9CAF92" w14:textId="0D74579B" w:rsidR="00CE0AA8" w:rsidRDefault="00A56334" w:rsidP="000924E3">
            <w:pPr>
              <w:pStyle w:val="Prrafodelista"/>
              <w:numPr>
                <w:ilvl w:val="0"/>
                <w:numId w:val="1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EJECUTAR ESPACIOS DE DINAMIZACION CUTURAL.</w:t>
            </w:r>
          </w:p>
          <w:p w14:paraId="4351802B" w14:textId="77777777" w:rsidR="00A56334" w:rsidRDefault="00A56334" w:rsidP="000924E3">
            <w:pPr>
              <w:pStyle w:val="Prrafodelista"/>
              <w:numPr>
                <w:ilvl w:val="0"/>
                <w:numId w:val="1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FOMENTAR EL USO DE ESPACIOS CULTURALES</w:t>
            </w:r>
          </w:p>
          <w:p w14:paraId="542AC643" w14:textId="3F4D1A5D" w:rsidR="00A56334" w:rsidRDefault="00A56334" w:rsidP="000924E3">
            <w:pPr>
              <w:pStyle w:val="Prrafodelista"/>
              <w:numPr>
                <w:ilvl w:val="0"/>
                <w:numId w:val="1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REALIZAR ACTIVIDADES DE LATERALIDAD.</w:t>
            </w:r>
          </w:p>
          <w:p w14:paraId="0BF924D9" w14:textId="664BBEBC" w:rsidR="00A56334" w:rsidRDefault="00A56334" w:rsidP="000924E3">
            <w:pPr>
              <w:pStyle w:val="Prrafodelista"/>
              <w:numPr>
                <w:ilvl w:val="0"/>
                <w:numId w:val="1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ACTIVIDADES DE POSTURA.</w:t>
            </w:r>
          </w:p>
          <w:p w14:paraId="156F2F59" w14:textId="4A403189" w:rsidR="009943E1" w:rsidRPr="00CE36B9" w:rsidRDefault="009943E1" w:rsidP="00CE0AA8">
            <w:pPr>
              <w:pStyle w:val="Prrafodelista"/>
              <w:ind w:left="72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57" w:type="dxa"/>
          </w:tcPr>
          <w:p w14:paraId="11D2035C" w14:textId="734611B1" w:rsidR="006B1867" w:rsidRPr="00D74A05" w:rsidRDefault="00A56334" w:rsidP="00D74A0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Promover la cultura de nuestro territorio, dando a conocer danzas e historia de la cultura, motivando que desde pequeños los niños mantengan una buena postura corporal, e inicien a diferenciar sus ejes corporales, para tener un buen manejo del espacio y que reconozcan su movilidad.</w:t>
            </w:r>
            <w:r w:rsidR="006B1867">
              <w:rPr>
                <w:rFonts w:ascii="Arial" w:hAnsi="Arial" w:cs="Arial"/>
              </w:rPr>
              <w:t xml:space="preserve"> Iniciando con montajes coreográficos de diferentes regiones del país</w:t>
            </w:r>
            <w:r w:rsidR="00972F37">
              <w:rPr>
                <w:rFonts w:ascii="Arial" w:hAnsi="Arial" w:cs="Arial"/>
              </w:rPr>
              <w:t xml:space="preserve">, enfocándose en el departamento de Cundinamarca y la zona andina nariñense del país. </w:t>
            </w:r>
          </w:p>
          <w:p w14:paraId="18147D35" w14:textId="199A6C31" w:rsidR="006C5D26" w:rsidRPr="00CE36B9" w:rsidRDefault="006C5D26" w:rsidP="000924E3">
            <w:pPr>
              <w:jc w:val="both"/>
              <w:rPr>
                <w:rFonts w:ascii="Arial" w:hAnsi="Arial" w:cs="Arial"/>
              </w:rPr>
            </w:pPr>
          </w:p>
        </w:tc>
      </w:tr>
      <w:tr w:rsidR="00A56334" w:rsidRPr="00CE36B9" w14:paraId="7AFC1C78" w14:textId="77777777" w:rsidTr="00F74C40">
        <w:tc>
          <w:tcPr>
            <w:tcW w:w="1824" w:type="dxa"/>
            <w:vAlign w:val="center"/>
          </w:tcPr>
          <w:p w14:paraId="180DE64B" w14:textId="7007621C" w:rsidR="00A56334" w:rsidRDefault="00A56334" w:rsidP="000924E3">
            <w:pPr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JUVENIL</w:t>
            </w:r>
          </w:p>
        </w:tc>
        <w:tc>
          <w:tcPr>
            <w:tcW w:w="4003" w:type="dxa"/>
          </w:tcPr>
          <w:p w14:paraId="5EE53576" w14:textId="77777777" w:rsidR="00A56334" w:rsidRDefault="00A56334" w:rsidP="000924E3">
            <w:pPr>
              <w:pStyle w:val="Prrafodelista"/>
              <w:numPr>
                <w:ilvl w:val="0"/>
                <w:numId w:val="1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EJECUTAR EJERCICOS DE IMPROVISACIÓN.</w:t>
            </w:r>
          </w:p>
          <w:p w14:paraId="44168473" w14:textId="77777777" w:rsidR="00A56334" w:rsidRDefault="00A56334" w:rsidP="000924E3">
            <w:pPr>
              <w:pStyle w:val="Prrafodelista"/>
              <w:numPr>
                <w:ilvl w:val="0"/>
                <w:numId w:val="1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EJECUTAR ESPACIOS DE ACONDICIONAMIENTO FISICO.</w:t>
            </w:r>
          </w:p>
          <w:p w14:paraId="68487F2B" w14:textId="210F2D45" w:rsidR="00627937" w:rsidRPr="00627937" w:rsidRDefault="00A56334" w:rsidP="00627937">
            <w:pPr>
              <w:pStyle w:val="Prrafodelista"/>
              <w:numPr>
                <w:ilvl w:val="0"/>
                <w:numId w:val="1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EJERCUTAR ENSAYOS </w:t>
            </w:r>
            <w:r w:rsidR="00627937">
              <w:rPr>
                <w:rFonts w:ascii="Arial" w:hAnsi="Arial" w:cs="Arial"/>
                <w:sz w:val="22"/>
                <w:szCs w:val="22"/>
              </w:rPr>
              <w:t xml:space="preserve">DE DANZAS DE LA REGION ANDINA. </w:t>
            </w:r>
          </w:p>
        </w:tc>
        <w:tc>
          <w:tcPr>
            <w:tcW w:w="2957" w:type="dxa"/>
          </w:tcPr>
          <w:p w14:paraId="4043901A" w14:textId="0F43C90E" w:rsidR="00A56334" w:rsidRDefault="00627937" w:rsidP="00D74A0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Mediante los ejercicios de improvisación los bailarines promueven su capacidad </w:t>
            </w:r>
            <w:r w:rsidR="00B4331F">
              <w:rPr>
                <w:rFonts w:ascii="Arial" w:hAnsi="Arial" w:cs="Arial"/>
              </w:rPr>
              <w:t xml:space="preserve">de creación y demuestran sus conocimientos, se espera que la condición física de cada bailarín sea </w:t>
            </w:r>
            <w:proofErr w:type="spellStart"/>
            <w:r w:rsidR="00B4331F">
              <w:rPr>
                <w:rFonts w:ascii="Arial" w:hAnsi="Arial" w:cs="Arial"/>
              </w:rPr>
              <w:t>optima</w:t>
            </w:r>
            <w:proofErr w:type="spellEnd"/>
            <w:r w:rsidR="00B4331F">
              <w:rPr>
                <w:rFonts w:ascii="Arial" w:hAnsi="Arial" w:cs="Arial"/>
              </w:rPr>
              <w:t xml:space="preserve"> para la ejecución del proceso, además de esto se espera la buena receptividad para las danzas de la región andina, </w:t>
            </w:r>
            <w:r w:rsidR="001D74A4">
              <w:rPr>
                <w:rFonts w:ascii="Arial" w:hAnsi="Arial" w:cs="Arial"/>
              </w:rPr>
              <w:t xml:space="preserve">dar continuidad a los montajes coreográficos de </w:t>
            </w:r>
            <w:r w:rsidR="00972F37">
              <w:rPr>
                <w:rFonts w:ascii="Arial" w:hAnsi="Arial" w:cs="Arial"/>
              </w:rPr>
              <w:t xml:space="preserve">bambuco </w:t>
            </w:r>
            <w:proofErr w:type="spellStart"/>
            <w:r w:rsidR="00972F37">
              <w:rPr>
                <w:rFonts w:ascii="Arial" w:hAnsi="Arial" w:cs="Arial"/>
              </w:rPr>
              <w:t>cundinamarques</w:t>
            </w:r>
            <w:proofErr w:type="spellEnd"/>
            <w:r w:rsidR="00972F37">
              <w:rPr>
                <w:rFonts w:ascii="Arial" w:hAnsi="Arial" w:cs="Arial"/>
              </w:rPr>
              <w:t xml:space="preserve">, </w:t>
            </w:r>
            <w:r w:rsidR="00972F37">
              <w:rPr>
                <w:rFonts w:ascii="Arial" w:hAnsi="Arial" w:cs="Arial"/>
              </w:rPr>
              <w:lastRenderedPageBreak/>
              <w:t xml:space="preserve">torbellino “Chicha” y Pasillo </w:t>
            </w:r>
            <w:proofErr w:type="spellStart"/>
            <w:r w:rsidR="00972F37">
              <w:rPr>
                <w:rFonts w:ascii="Arial" w:hAnsi="Arial" w:cs="Arial"/>
              </w:rPr>
              <w:t>Surrungeado</w:t>
            </w:r>
            <w:proofErr w:type="spellEnd"/>
            <w:r w:rsidR="00972F37">
              <w:rPr>
                <w:rFonts w:ascii="Arial" w:hAnsi="Arial" w:cs="Arial"/>
              </w:rPr>
              <w:t>.</w:t>
            </w:r>
            <w:r w:rsidR="00B4331F">
              <w:rPr>
                <w:rFonts w:ascii="Arial" w:hAnsi="Arial" w:cs="Arial"/>
              </w:rPr>
              <w:t xml:space="preserve"> </w:t>
            </w:r>
          </w:p>
        </w:tc>
      </w:tr>
      <w:tr w:rsidR="00A56334" w:rsidRPr="00CE36B9" w14:paraId="08A20609" w14:textId="77777777" w:rsidTr="00F74C40">
        <w:tc>
          <w:tcPr>
            <w:tcW w:w="1824" w:type="dxa"/>
            <w:vAlign w:val="center"/>
          </w:tcPr>
          <w:p w14:paraId="5A5C8B15" w14:textId="4D4EB644" w:rsidR="00A56334" w:rsidRDefault="00A56334" w:rsidP="000924E3">
            <w:pPr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lastRenderedPageBreak/>
              <w:t xml:space="preserve">ADULTO MAYOR </w:t>
            </w:r>
          </w:p>
        </w:tc>
        <w:tc>
          <w:tcPr>
            <w:tcW w:w="4003" w:type="dxa"/>
          </w:tcPr>
          <w:p w14:paraId="2B0460C3" w14:textId="781E056E" w:rsidR="00627937" w:rsidRDefault="00627937" w:rsidP="00627937">
            <w:pPr>
              <w:pStyle w:val="Prrafodelista"/>
              <w:numPr>
                <w:ilvl w:val="0"/>
                <w:numId w:val="1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EJECUTAR EJERCICOS DE IMPROVISACIÓN Y DE MEMORIA.</w:t>
            </w:r>
          </w:p>
          <w:p w14:paraId="6200D8AD" w14:textId="77777777" w:rsidR="00627937" w:rsidRDefault="00627937" w:rsidP="00627937">
            <w:pPr>
              <w:pStyle w:val="Prrafodelista"/>
              <w:numPr>
                <w:ilvl w:val="0"/>
                <w:numId w:val="1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EJECUTAR ESPACIOS DE ACONDICIONAMIENTO FISICO.</w:t>
            </w:r>
          </w:p>
          <w:p w14:paraId="32C332A4" w14:textId="77777777" w:rsidR="00A56334" w:rsidRDefault="00627937" w:rsidP="000924E3">
            <w:pPr>
              <w:pStyle w:val="Prrafodelista"/>
              <w:numPr>
                <w:ilvl w:val="0"/>
                <w:numId w:val="1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RECOPILAR INFORMACION PARA PRESENTAR UN DOCUMENTAL.</w:t>
            </w:r>
          </w:p>
          <w:p w14:paraId="2B508091" w14:textId="481E976D" w:rsidR="00627937" w:rsidRDefault="00627937" w:rsidP="000924E3">
            <w:pPr>
              <w:pStyle w:val="Prrafodelista"/>
              <w:numPr>
                <w:ilvl w:val="0"/>
                <w:numId w:val="1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EJECUTAR ENSAYOS DE DANZAS DE LA REGIO ANDINA.</w:t>
            </w:r>
          </w:p>
        </w:tc>
        <w:tc>
          <w:tcPr>
            <w:tcW w:w="2957" w:type="dxa"/>
          </w:tcPr>
          <w:p w14:paraId="4A610FA5" w14:textId="3B67203A" w:rsidR="00A56334" w:rsidRDefault="00DB088B" w:rsidP="00D74A0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Se pretende que cada bailarín tenga la capacidad de reconocer sus capacidades físicas y motrices, además de esto se pretende realizar un documental que se enfocara en contar las experiencias de la comunidad de adultos mayores en cuento a la formación de danzas,</w:t>
            </w:r>
            <w:r w:rsidR="00972F37">
              <w:rPr>
                <w:rFonts w:ascii="Arial" w:hAnsi="Arial" w:cs="Arial"/>
              </w:rPr>
              <w:t xml:space="preserve"> montaje </w:t>
            </w:r>
            <w:r w:rsidR="00083AB6">
              <w:rPr>
                <w:rFonts w:ascii="Arial" w:hAnsi="Arial" w:cs="Arial"/>
              </w:rPr>
              <w:t xml:space="preserve">de bambuco tolimense. </w:t>
            </w:r>
          </w:p>
        </w:tc>
      </w:tr>
      <w:tr w:rsidR="00A56334" w:rsidRPr="00CE36B9" w14:paraId="0D980D60" w14:textId="77777777" w:rsidTr="00F74C40">
        <w:tc>
          <w:tcPr>
            <w:tcW w:w="1824" w:type="dxa"/>
            <w:vAlign w:val="center"/>
          </w:tcPr>
          <w:p w14:paraId="7CF102E7" w14:textId="43040D05" w:rsidR="00A56334" w:rsidRDefault="00A56334" w:rsidP="000924E3">
            <w:pPr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SEDE RURAL</w:t>
            </w:r>
          </w:p>
        </w:tc>
        <w:tc>
          <w:tcPr>
            <w:tcW w:w="4003" w:type="dxa"/>
          </w:tcPr>
          <w:p w14:paraId="264FCC06" w14:textId="77777777" w:rsidR="00A56334" w:rsidRDefault="00627937" w:rsidP="00627937">
            <w:pPr>
              <w:pStyle w:val="Prrafodelista"/>
              <w:numPr>
                <w:ilvl w:val="0"/>
                <w:numId w:val="1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REALIZAR ESPACIOS DE FOMENTO DE CULTURA NACIONAL. </w:t>
            </w:r>
          </w:p>
          <w:p w14:paraId="29121D0C" w14:textId="77777777" w:rsidR="00627937" w:rsidRDefault="00627937" w:rsidP="00627937">
            <w:pPr>
              <w:pStyle w:val="Prrafodelista"/>
              <w:numPr>
                <w:ilvl w:val="0"/>
                <w:numId w:val="1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EJECUTAR ESPACIOS DE ENSAYOS PARA LA REGION CARIBE</w:t>
            </w:r>
          </w:p>
          <w:p w14:paraId="45094D8E" w14:textId="5911FE39" w:rsidR="00627937" w:rsidRPr="00627937" w:rsidRDefault="00627937" w:rsidP="00627937">
            <w:pPr>
              <w:pStyle w:val="Prrafodelista"/>
              <w:numPr>
                <w:ilvl w:val="0"/>
                <w:numId w:val="1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REALIZAR ACTIVIDADES DE MOVILIDAD FISICA</w:t>
            </w:r>
          </w:p>
        </w:tc>
        <w:tc>
          <w:tcPr>
            <w:tcW w:w="2957" w:type="dxa"/>
          </w:tcPr>
          <w:p w14:paraId="10F12152" w14:textId="0C39CAE3" w:rsidR="00083AB6" w:rsidRDefault="00083AB6" w:rsidP="00D74A0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Durante el mes de Julio no </w:t>
            </w:r>
            <w:proofErr w:type="gramStart"/>
            <w:r>
              <w:rPr>
                <w:rFonts w:ascii="Arial" w:hAnsi="Arial" w:cs="Arial"/>
              </w:rPr>
              <w:t>hubieron</w:t>
            </w:r>
            <w:proofErr w:type="gramEnd"/>
            <w:r>
              <w:rPr>
                <w:rFonts w:ascii="Arial" w:hAnsi="Arial" w:cs="Arial"/>
              </w:rPr>
              <w:t xml:space="preserve"> sesiones en la zona rural, debido al receso académico y demás factores que no hicieron posible el acompañamiento en estas sedes. </w:t>
            </w:r>
          </w:p>
        </w:tc>
      </w:tr>
    </w:tbl>
    <w:p w14:paraId="152A64B1" w14:textId="36F1107B" w:rsidR="00AC6BAE" w:rsidRPr="00CE36B9" w:rsidRDefault="00AC6BAE" w:rsidP="00CE36B9">
      <w:pPr>
        <w:jc w:val="both"/>
        <w:rPr>
          <w:rFonts w:ascii="Arial" w:hAnsi="Arial" w:cs="Arial"/>
          <w:b/>
        </w:rPr>
      </w:pPr>
    </w:p>
    <w:sectPr w:rsidR="00AC6BAE" w:rsidRPr="00CE36B9" w:rsidSect="00937657">
      <w:type w:val="continuous"/>
      <w:pgSz w:w="12240" w:h="15840" w:code="1"/>
      <w:pgMar w:top="1418" w:right="1701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BB9C02" w14:textId="77777777" w:rsidR="004853EF" w:rsidRDefault="004853EF" w:rsidP="00937E0D">
      <w:pPr>
        <w:spacing w:after="0" w:line="240" w:lineRule="auto"/>
      </w:pPr>
      <w:r>
        <w:separator/>
      </w:r>
    </w:p>
  </w:endnote>
  <w:endnote w:type="continuationSeparator" w:id="0">
    <w:p w14:paraId="69B0C5BC" w14:textId="77777777" w:rsidR="004853EF" w:rsidRDefault="004853EF" w:rsidP="00937E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2EC026" w14:textId="5008295D" w:rsidR="00F74C40" w:rsidRDefault="00011569" w:rsidP="002C78EF">
    <w:pPr>
      <w:pStyle w:val="Piedepgina"/>
    </w:pPr>
    <w:r w:rsidRPr="0027514E">
      <w:rPr>
        <w:noProof/>
        <w:lang w:val="es-CO" w:eastAsia="es-CO"/>
      </w:rPr>
      <w:drawing>
        <wp:anchor distT="0" distB="0" distL="114300" distR="114300" simplePos="0" relativeHeight="251662336" behindDoc="0" locked="0" layoutInCell="1" allowOverlap="1" wp14:anchorId="6427BC09" wp14:editId="27987A00">
          <wp:simplePos x="0" y="0"/>
          <wp:positionH relativeFrom="margin">
            <wp:align>center</wp:align>
          </wp:positionH>
          <wp:positionV relativeFrom="paragraph">
            <wp:posOffset>-205740</wp:posOffset>
          </wp:positionV>
          <wp:extent cx="5711825" cy="607060"/>
          <wp:effectExtent l="0" t="0" r="3175" b="2540"/>
          <wp:wrapNone/>
          <wp:docPr id="2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11825" cy="6070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4A3896" w14:textId="77777777" w:rsidR="004853EF" w:rsidRDefault="004853EF" w:rsidP="00937E0D">
      <w:pPr>
        <w:spacing w:after="0" w:line="240" w:lineRule="auto"/>
      </w:pPr>
      <w:r>
        <w:separator/>
      </w:r>
    </w:p>
  </w:footnote>
  <w:footnote w:type="continuationSeparator" w:id="0">
    <w:p w14:paraId="0D9D63B3" w14:textId="77777777" w:rsidR="004853EF" w:rsidRDefault="004853EF" w:rsidP="00937E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ACCF13" w14:textId="5CC8D667" w:rsidR="00F74C40" w:rsidRDefault="00011569">
    <w:pPr>
      <w:pStyle w:val="Encabezado"/>
    </w:pPr>
    <w:r>
      <w:rPr>
        <w:rFonts w:ascii="Arial" w:hAnsi="Arial" w:cs="Arial"/>
        <w:b/>
        <w:noProof/>
        <w:lang w:val="es-CO" w:eastAsia="es-CO"/>
      </w:rPr>
      <w:drawing>
        <wp:anchor distT="0" distB="0" distL="114300" distR="114300" simplePos="0" relativeHeight="251660288" behindDoc="1" locked="0" layoutInCell="1" allowOverlap="1" wp14:anchorId="1FD61C64" wp14:editId="336278C2">
          <wp:simplePos x="0" y="0"/>
          <wp:positionH relativeFrom="column">
            <wp:posOffset>-600075</wp:posOffset>
          </wp:positionH>
          <wp:positionV relativeFrom="paragraph">
            <wp:posOffset>-95885</wp:posOffset>
          </wp:positionV>
          <wp:extent cx="1481455" cy="542290"/>
          <wp:effectExtent l="0" t="0" r="4445" b="0"/>
          <wp:wrapTight wrapText="bothSides">
            <wp:wrapPolygon edited="0">
              <wp:start x="1944" y="0"/>
              <wp:lineTo x="278" y="2276"/>
              <wp:lineTo x="0" y="3035"/>
              <wp:lineTo x="278" y="19728"/>
              <wp:lineTo x="556" y="20487"/>
              <wp:lineTo x="5833" y="20487"/>
              <wp:lineTo x="15276" y="19728"/>
              <wp:lineTo x="21387" y="16693"/>
              <wp:lineTo x="21387" y="2276"/>
              <wp:lineTo x="19998" y="1518"/>
              <wp:lineTo x="4722" y="0"/>
              <wp:lineTo x="1944" y="0"/>
            </wp:wrapPolygon>
          </wp:wrapTight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81455" cy="5422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3253B6D"/>
    <w:multiLevelType w:val="hybridMultilevel"/>
    <w:tmpl w:val="A3F2E51A"/>
    <w:lvl w:ilvl="0" w:tplc="BF52279A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5108340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activeWritingStyle w:appName="MSWord" w:lang="pt-BR" w:vendorID="64" w:dllVersion="6" w:nlCheck="1" w:checkStyle="0"/>
  <w:activeWritingStyle w:appName="MSWord" w:lang="es-CO" w:vendorID="64" w:dllVersion="6" w:nlCheck="1" w:checkStyle="1"/>
  <w:activeWritingStyle w:appName="MSWord" w:lang="es-MX" w:vendorID="64" w:dllVersion="6" w:nlCheck="1" w:checkStyle="0"/>
  <w:activeWritingStyle w:appName="MSWord" w:lang="es-ES" w:vendorID="64" w:dllVersion="6" w:nlCheck="1" w:checkStyle="1"/>
  <w:activeWritingStyle w:appName="MSWord" w:lang="es-PE" w:vendorID="64" w:dllVersion="6" w:nlCheck="1" w:checkStyle="0"/>
  <w:activeWritingStyle w:appName="MSWord" w:lang="es-ES_tradnl" w:vendorID="64" w:dllVersion="6" w:nlCheck="1" w:checkStyle="0"/>
  <w:activeWritingStyle w:appName="MSWord" w:lang="en-US" w:vendorID="64" w:dllVersion="6" w:nlCheck="1" w:checkStyle="0"/>
  <w:activeWritingStyle w:appName="MSWord" w:lang="es-CO" w:vendorID="64" w:dllVersion="4096" w:nlCheck="1" w:checkStyle="0"/>
  <w:activeWritingStyle w:appName="MSWord" w:lang="es-ES_tradnl" w:vendorID="64" w:dllVersion="4096" w:nlCheck="1" w:checkStyle="0"/>
  <w:activeWritingStyle w:appName="MSWord" w:lang="es-ES" w:vendorID="64" w:dllVersion="4096" w:nlCheck="1" w:checkStyle="0"/>
  <w:activeWritingStyle w:appName="MSWord" w:lang="es-PE" w:vendorID="64" w:dllVersion="4096" w:nlCheck="1" w:checkStyle="0"/>
  <w:activeWritingStyle w:appName="MSWord" w:lang="es-MX" w:vendorID="64" w:dllVersion="4096" w:nlCheck="1" w:checkStyle="0"/>
  <w:activeWritingStyle w:appName="MSWord" w:lang="pt-BR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605E"/>
    <w:rsid w:val="00000698"/>
    <w:rsid w:val="0000110B"/>
    <w:rsid w:val="00003A2B"/>
    <w:rsid w:val="000044A1"/>
    <w:rsid w:val="00006451"/>
    <w:rsid w:val="00006471"/>
    <w:rsid w:val="00010011"/>
    <w:rsid w:val="0001090F"/>
    <w:rsid w:val="00011569"/>
    <w:rsid w:val="00012E0F"/>
    <w:rsid w:val="000166FF"/>
    <w:rsid w:val="00020867"/>
    <w:rsid w:val="00020B94"/>
    <w:rsid w:val="00020BC1"/>
    <w:rsid w:val="00021DAF"/>
    <w:rsid w:val="0002230B"/>
    <w:rsid w:val="00022506"/>
    <w:rsid w:val="0002390B"/>
    <w:rsid w:val="0002719A"/>
    <w:rsid w:val="00034BDE"/>
    <w:rsid w:val="00035455"/>
    <w:rsid w:val="000376A6"/>
    <w:rsid w:val="00037902"/>
    <w:rsid w:val="00040293"/>
    <w:rsid w:val="000422EF"/>
    <w:rsid w:val="00042A35"/>
    <w:rsid w:val="00044AD3"/>
    <w:rsid w:val="00044F06"/>
    <w:rsid w:val="0004570C"/>
    <w:rsid w:val="00045C52"/>
    <w:rsid w:val="00047287"/>
    <w:rsid w:val="00051650"/>
    <w:rsid w:val="00053AD5"/>
    <w:rsid w:val="00053BA6"/>
    <w:rsid w:val="00055F3E"/>
    <w:rsid w:val="00057658"/>
    <w:rsid w:val="00057964"/>
    <w:rsid w:val="00057ABF"/>
    <w:rsid w:val="00063FFA"/>
    <w:rsid w:val="000649E5"/>
    <w:rsid w:val="00064DBE"/>
    <w:rsid w:val="00065A50"/>
    <w:rsid w:val="00065CD1"/>
    <w:rsid w:val="00066D99"/>
    <w:rsid w:val="00066E1E"/>
    <w:rsid w:val="00067120"/>
    <w:rsid w:val="000709A0"/>
    <w:rsid w:val="00070CDA"/>
    <w:rsid w:val="00071CA7"/>
    <w:rsid w:val="00072B56"/>
    <w:rsid w:val="00075A10"/>
    <w:rsid w:val="00076823"/>
    <w:rsid w:val="00083AB6"/>
    <w:rsid w:val="000866E7"/>
    <w:rsid w:val="00090215"/>
    <w:rsid w:val="00091A99"/>
    <w:rsid w:val="000924E3"/>
    <w:rsid w:val="00096474"/>
    <w:rsid w:val="000978A1"/>
    <w:rsid w:val="00097D6C"/>
    <w:rsid w:val="000A14D5"/>
    <w:rsid w:val="000A201A"/>
    <w:rsid w:val="000A2528"/>
    <w:rsid w:val="000A3FCC"/>
    <w:rsid w:val="000A5550"/>
    <w:rsid w:val="000A5676"/>
    <w:rsid w:val="000A5F43"/>
    <w:rsid w:val="000A63A1"/>
    <w:rsid w:val="000A6776"/>
    <w:rsid w:val="000A6BAD"/>
    <w:rsid w:val="000B1516"/>
    <w:rsid w:val="000B22B2"/>
    <w:rsid w:val="000B3123"/>
    <w:rsid w:val="000B363C"/>
    <w:rsid w:val="000B64D3"/>
    <w:rsid w:val="000B6D85"/>
    <w:rsid w:val="000B6F58"/>
    <w:rsid w:val="000C1065"/>
    <w:rsid w:val="000C166F"/>
    <w:rsid w:val="000C23DA"/>
    <w:rsid w:val="000C2827"/>
    <w:rsid w:val="000C5C50"/>
    <w:rsid w:val="000C66C1"/>
    <w:rsid w:val="000C6E0D"/>
    <w:rsid w:val="000D2711"/>
    <w:rsid w:val="000D3CEA"/>
    <w:rsid w:val="000D3EA9"/>
    <w:rsid w:val="000D48CD"/>
    <w:rsid w:val="000D6267"/>
    <w:rsid w:val="000D68D2"/>
    <w:rsid w:val="000D71C8"/>
    <w:rsid w:val="000D7FB5"/>
    <w:rsid w:val="000E1844"/>
    <w:rsid w:val="000E25DB"/>
    <w:rsid w:val="000E2A1E"/>
    <w:rsid w:val="000E2E26"/>
    <w:rsid w:val="000E459F"/>
    <w:rsid w:val="000E47DF"/>
    <w:rsid w:val="000E6671"/>
    <w:rsid w:val="000E686D"/>
    <w:rsid w:val="000F22E3"/>
    <w:rsid w:val="000F28BD"/>
    <w:rsid w:val="000F30C5"/>
    <w:rsid w:val="000F3A5F"/>
    <w:rsid w:val="000F4A0F"/>
    <w:rsid w:val="000F5DE4"/>
    <w:rsid w:val="00102B51"/>
    <w:rsid w:val="0010534D"/>
    <w:rsid w:val="001071EE"/>
    <w:rsid w:val="0011045F"/>
    <w:rsid w:val="00110E6E"/>
    <w:rsid w:val="00112D88"/>
    <w:rsid w:val="00113FA5"/>
    <w:rsid w:val="00114960"/>
    <w:rsid w:val="0011561C"/>
    <w:rsid w:val="00117A57"/>
    <w:rsid w:val="00120B50"/>
    <w:rsid w:val="00121EBB"/>
    <w:rsid w:val="001229B8"/>
    <w:rsid w:val="0012558D"/>
    <w:rsid w:val="00126BFB"/>
    <w:rsid w:val="00126D5A"/>
    <w:rsid w:val="00130369"/>
    <w:rsid w:val="00132223"/>
    <w:rsid w:val="00132E28"/>
    <w:rsid w:val="00134016"/>
    <w:rsid w:val="00135481"/>
    <w:rsid w:val="001357D4"/>
    <w:rsid w:val="0013635C"/>
    <w:rsid w:val="001364DE"/>
    <w:rsid w:val="001368C8"/>
    <w:rsid w:val="0013717B"/>
    <w:rsid w:val="00137876"/>
    <w:rsid w:val="00140221"/>
    <w:rsid w:val="00140C62"/>
    <w:rsid w:val="0014136C"/>
    <w:rsid w:val="00142965"/>
    <w:rsid w:val="00142A81"/>
    <w:rsid w:val="001436B8"/>
    <w:rsid w:val="00143E78"/>
    <w:rsid w:val="00145B34"/>
    <w:rsid w:val="00152F94"/>
    <w:rsid w:val="00154C7D"/>
    <w:rsid w:val="00154D28"/>
    <w:rsid w:val="00156802"/>
    <w:rsid w:val="001569B0"/>
    <w:rsid w:val="00156AEB"/>
    <w:rsid w:val="0015726A"/>
    <w:rsid w:val="00161408"/>
    <w:rsid w:val="001642FC"/>
    <w:rsid w:val="0016510E"/>
    <w:rsid w:val="001672C3"/>
    <w:rsid w:val="0017316B"/>
    <w:rsid w:val="0017339B"/>
    <w:rsid w:val="00175626"/>
    <w:rsid w:val="00176D60"/>
    <w:rsid w:val="00177EA7"/>
    <w:rsid w:val="0018037B"/>
    <w:rsid w:val="00180554"/>
    <w:rsid w:val="001818F0"/>
    <w:rsid w:val="00182872"/>
    <w:rsid w:val="0018347D"/>
    <w:rsid w:val="001843C3"/>
    <w:rsid w:val="00185054"/>
    <w:rsid w:val="00185A22"/>
    <w:rsid w:val="00185B0E"/>
    <w:rsid w:val="00195821"/>
    <w:rsid w:val="001973E8"/>
    <w:rsid w:val="0019779F"/>
    <w:rsid w:val="001A109B"/>
    <w:rsid w:val="001A1CFC"/>
    <w:rsid w:val="001A3E7F"/>
    <w:rsid w:val="001A41A3"/>
    <w:rsid w:val="001A4C03"/>
    <w:rsid w:val="001A54A0"/>
    <w:rsid w:val="001A5BF9"/>
    <w:rsid w:val="001A7255"/>
    <w:rsid w:val="001A7719"/>
    <w:rsid w:val="001A77E7"/>
    <w:rsid w:val="001A79BF"/>
    <w:rsid w:val="001B1755"/>
    <w:rsid w:val="001B210E"/>
    <w:rsid w:val="001B2BC7"/>
    <w:rsid w:val="001B3025"/>
    <w:rsid w:val="001B3698"/>
    <w:rsid w:val="001B392F"/>
    <w:rsid w:val="001B421A"/>
    <w:rsid w:val="001B7B1A"/>
    <w:rsid w:val="001C2165"/>
    <w:rsid w:val="001C2557"/>
    <w:rsid w:val="001C317F"/>
    <w:rsid w:val="001C37E0"/>
    <w:rsid w:val="001C43BD"/>
    <w:rsid w:val="001C5379"/>
    <w:rsid w:val="001C683C"/>
    <w:rsid w:val="001C6FEA"/>
    <w:rsid w:val="001C781C"/>
    <w:rsid w:val="001D09F7"/>
    <w:rsid w:val="001D128E"/>
    <w:rsid w:val="001D13EE"/>
    <w:rsid w:val="001D1B23"/>
    <w:rsid w:val="001D2B30"/>
    <w:rsid w:val="001D5013"/>
    <w:rsid w:val="001D53DB"/>
    <w:rsid w:val="001D57A6"/>
    <w:rsid w:val="001D5A45"/>
    <w:rsid w:val="001D5EF4"/>
    <w:rsid w:val="001D5FC1"/>
    <w:rsid w:val="001D689B"/>
    <w:rsid w:val="001D72C0"/>
    <w:rsid w:val="001D74A4"/>
    <w:rsid w:val="001D7C41"/>
    <w:rsid w:val="001D7EA8"/>
    <w:rsid w:val="001E0DEA"/>
    <w:rsid w:val="001E11EF"/>
    <w:rsid w:val="001E31FE"/>
    <w:rsid w:val="001F285D"/>
    <w:rsid w:val="001F2EB2"/>
    <w:rsid w:val="001F5BAE"/>
    <w:rsid w:val="001F607E"/>
    <w:rsid w:val="001F6D61"/>
    <w:rsid w:val="002001FC"/>
    <w:rsid w:val="002015B8"/>
    <w:rsid w:val="0020168C"/>
    <w:rsid w:val="002019F7"/>
    <w:rsid w:val="00201A04"/>
    <w:rsid w:val="0020461F"/>
    <w:rsid w:val="002049AF"/>
    <w:rsid w:val="002061BF"/>
    <w:rsid w:val="0020664E"/>
    <w:rsid w:val="00206AB6"/>
    <w:rsid w:val="00206E9A"/>
    <w:rsid w:val="002105FB"/>
    <w:rsid w:val="0021188D"/>
    <w:rsid w:val="002120ED"/>
    <w:rsid w:val="0021400D"/>
    <w:rsid w:val="00216481"/>
    <w:rsid w:val="002200F2"/>
    <w:rsid w:val="00220FE1"/>
    <w:rsid w:val="00221343"/>
    <w:rsid w:val="0022391E"/>
    <w:rsid w:val="00225AE2"/>
    <w:rsid w:val="00226A47"/>
    <w:rsid w:val="00230BA4"/>
    <w:rsid w:val="00230EB0"/>
    <w:rsid w:val="00232AE7"/>
    <w:rsid w:val="0023443E"/>
    <w:rsid w:val="00234E59"/>
    <w:rsid w:val="00236F64"/>
    <w:rsid w:val="0024350B"/>
    <w:rsid w:val="00243AE8"/>
    <w:rsid w:val="00243B61"/>
    <w:rsid w:val="00243CF7"/>
    <w:rsid w:val="00243D85"/>
    <w:rsid w:val="0024452F"/>
    <w:rsid w:val="002445D7"/>
    <w:rsid w:val="0024565D"/>
    <w:rsid w:val="002465FF"/>
    <w:rsid w:val="00246ED5"/>
    <w:rsid w:val="00247B8A"/>
    <w:rsid w:val="00252002"/>
    <w:rsid w:val="00252DCE"/>
    <w:rsid w:val="002534DD"/>
    <w:rsid w:val="0025385F"/>
    <w:rsid w:val="0025480B"/>
    <w:rsid w:val="00254D48"/>
    <w:rsid w:val="0025603A"/>
    <w:rsid w:val="00256677"/>
    <w:rsid w:val="0026028D"/>
    <w:rsid w:val="002602AD"/>
    <w:rsid w:val="00261D8E"/>
    <w:rsid w:val="00263114"/>
    <w:rsid w:val="00263EA2"/>
    <w:rsid w:val="002645AB"/>
    <w:rsid w:val="00264ADC"/>
    <w:rsid w:val="00266C84"/>
    <w:rsid w:val="00270A60"/>
    <w:rsid w:val="00272666"/>
    <w:rsid w:val="002734A4"/>
    <w:rsid w:val="00273A5F"/>
    <w:rsid w:val="00273AAD"/>
    <w:rsid w:val="00274DE8"/>
    <w:rsid w:val="0027500E"/>
    <w:rsid w:val="00275FE3"/>
    <w:rsid w:val="002772E9"/>
    <w:rsid w:val="0028029F"/>
    <w:rsid w:val="00280A9B"/>
    <w:rsid w:val="00280CA4"/>
    <w:rsid w:val="002814A4"/>
    <w:rsid w:val="0028477D"/>
    <w:rsid w:val="00286BE7"/>
    <w:rsid w:val="00286EC7"/>
    <w:rsid w:val="00290CBD"/>
    <w:rsid w:val="00291648"/>
    <w:rsid w:val="0029279C"/>
    <w:rsid w:val="00293549"/>
    <w:rsid w:val="00293CF7"/>
    <w:rsid w:val="00294F3B"/>
    <w:rsid w:val="0029519F"/>
    <w:rsid w:val="002951D2"/>
    <w:rsid w:val="00295FEE"/>
    <w:rsid w:val="002A28A3"/>
    <w:rsid w:val="002A374E"/>
    <w:rsid w:val="002A44F9"/>
    <w:rsid w:val="002A4749"/>
    <w:rsid w:val="002A48D3"/>
    <w:rsid w:val="002A5CAE"/>
    <w:rsid w:val="002A5FC6"/>
    <w:rsid w:val="002A6344"/>
    <w:rsid w:val="002A64F7"/>
    <w:rsid w:val="002A6B98"/>
    <w:rsid w:val="002A791C"/>
    <w:rsid w:val="002B0B9D"/>
    <w:rsid w:val="002B0E48"/>
    <w:rsid w:val="002B1A6A"/>
    <w:rsid w:val="002B21BA"/>
    <w:rsid w:val="002B2B80"/>
    <w:rsid w:val="002B50DA"/>
    <w:rsid w:val="002B53E0"/>
    <w:rsid w:val="002B5F14"/>
    <w:rsid w:val="002B689E"/>
    <w:rsid w:val="002B6B67"/>
    <w:rsid w:val="002C1370"/>
    <w:rsid w:val="002C2187"/>
    <w:rsid w:val="002C3671"/>
    <w:rsid w:val="002C5838"/>
    <w:rsid w:val="002C704E"/>
    <w:rsid w:val="002C78EF"/>
    <w:rsid w:val="002C79DA"/>
    <w:rsid w:val="002D0937"/>
    <w:rsid w:val="002D175C"/>
    <w:rsid w:val="002D17B1"/>
    <w:rsid w:val="002D30DC"/>
    <w:rsid w:val="002D4B0E"/>
    <w:rsid w:val="002D5110"/>
    <w:rsid w:val="002D5706"/>
    <w:rsid w:val="002D6DEC"/>
    <w:rsid w:val="002E0022"/>
    <w:rsid w:val="002E0A94"/>
    <w:rsid w:val="002E0EAF"/>
    <w:rsid w:val="002E37C3"/>
    <w:rsid w:val="002E477A"/>
    <w:rsid w:val="002E52E9"/>
    <w:rsid w:val="002E5800"/>
    <w:rsid w:val="002E6824"/>
    <w:rsid w:val="002F0C12"/>
    <w:rsid w:val="002F186C"/>
    <w:rsid w:val="002F1AAE"/>
    <w:rsid w:val="002F4006"/>
    <w:rsid w:val="002F534E"/>
    <w:rsid w:val="002F76E8"/>
    <w:rsid w:val="00301063"/>
    <w:rsid w:val="0030194A"/>
    <w:rsid w:val="00303D64"/>
    <w:rsid w:val="00307F22"/>
    <w:rsid w:val="00310C40"/>
    <w:rsid w:val="0031243F"/>
    <w:rsid w:val="00312F46"/>
    <w:rsid w:val="003143E4"/>
    <w:rsid w:val="00316850"/>
    <w:rsid w:val="0031697D"/>
    <w:rsid w:val="00316C0B"/>
    <w:rsid w:val="00317CEE"/>
    <w:rsid w:val="00320ED0"/>
    <w:rsid w:val="0032274F"/>
    <w:rsid w:val="00322AC1"/>
    <w:rsid w:val="00322F93"/>
    <w:rsid w:val="00323238"/>
    <w:rsid w:val="003235C8"/>
    <w:rsid w:val="00324CAD"/>
    <w:rsid w:val="00324FA2"/>
    <w:rsid w:val="00331D7B"/>
    <w:rsid w:val="00332F61"/>
    <w:rsid w:val="00335CDB"/>
    <w:rsid w:val="00336EA8"/>
    <w:rsid w:val="003379A7"/>
    <w:rsid w:val="003413C7"/>
    <w:rsid w:val="00341530"/>
    <w:rsid w:val="0034213B"/>
    <w:rsid w:val="00343110"/>
    <w:rsid w:val="00344415"/>
    <w:rsid w:val="00344D3E"/>
    <w:rsid w:val="00345126"/>
    <w:rsid w:val="00345345"/>
    <w:rsid w:val="00345BB9"/>
    <w:rsid w:val="00347305"/>
    <w:rsid w:val="003475AE"/>
    <w:rsid w:val="00350519"/>
    <w:rsid w:val="00354908"/>
    <w:rsid w:val="00355149"/>
    <w:rsid w:val="00355BC3"/>
    <w:rsid w:val="003610C2"/>
    <w:rsid w:val="003647AF"/>
    <w:rsid w:val="00365D89"/>
    <w:rsid w:val="00366DAC"/>
    <w:rsid w:val="003743C0"/>
    <w:rsid w:val="003756A5"/>
    <w:rsid w:val="00376E6A"/>
    <w:rsid w:val="003800E1"/>
    <w:rsid w:val="00381D91"/>
    <w:rsid w:val="00382CAC"/>
    <w:rsid w:val="00382CCC"/>
    <w:rsid w:val="003844F7"/>
    <w:rsid w:val="0038543A"/>
    <w:rsid w:val="00386F50"/>
    <w:rsid w:val="003872A9"/>
    <w:rsid w:val="003902B8"/>
    <w:rsid w:val="0039193D"/>
    <w:rsid w:val="003935AC"/>
    <w:rsid w:val="00396223"/>
    <w:rsid w:val="0039711F"/>
    <w:rsid w:val="003A1626"/>
    <w:rsid w:val="003A233D"/>
    <w:rsid w:val="003A39D2"/>
    <w:rsid w:val="003A4280"/>
    <w:rsid w:val="003A4A4D"/>
    <w:rsid w:val="003A4EA2"/>
    <w:rsid w:val="003A52DC"/>
    <w:rsid w:val="003A549E"/>
    <w:rsid w:val="003A66F4"/>
    <w:rsid w:val="003A7CA7"/>
    <w:rsid w:val="003B168E"/>
    <w:rsid w:val="003B1950"/>
    <w:rsid w:val="003B309D"/>
    <w:rsid w:val="003B31FB"/>
    <w:rsid w:val="003B34E7"/>
    <w:rsid w:val="003B3AC5"/>
    <w:rsid w:val="003B3DFC"/>
    <w:rsid w:val="003B4FDE"/>
    <w:rsid w:val="003B5270"/>
    <w:rsid w:val="003B6411"/>
    <w:rsid w:val="003B72D5"/>
    <w:rsid w:val="003C5406"/>
    <w:rsid w:val="003C67C4"/>
    <w:rsid w:val="003C7CEF"/>
    <w:rsid w:val="003D2E01"/>
    <w:rsid w:val="003D3C66"/>
    <w:rsid w:val="003D5BCE"/>
    <w:rsid w:val="003D5F55"/>
    <w:rsid w:val="003D5FE7"/>
    <w:rsid w:val="003D6024"/>
    <w:rsid w:val="003D69E8"/>
    <w:rsid w:val="003D6D0F"/>
    <w:rsid w:val="003E269E"/>
    <w:rsid w:val="003E2CF2"/>
    <w:rsid w:val="003E3552"/>
    <w:rsid w:val="003E385F"/>
    <w:rsid w:val="003E53AD"/>
    <w:rsid w:val="003E5525"/>
    <w:rsid w:val="003E5D84"/>
    <w:rsid w:val="003E6C91"/>
    <w:rsid w:val="003F0B10"/>
    <w:rsid w:val="003F2F80"/>
    <w:rsid w:val="003F4F01"/>
    <w:rsid w:val="003F54EE"/>
    <w:rsid w:val="003F59E6"/>
    <w:rsid w:val="003F614C"/>
    <w:rsid w:val="003F641F"/>
    <w:rsid w:val="003F7021"/>
    <w:rsid w:val="003F72D5"/>
    <w:rsid w:val="004006E0"/>
    <w:rsid w:val="004008FD"/>
    <w:rsid w:val="00401125"/>
    <w:rsid w:val="00401C23"/>
    <w:rsid w:val="00401F10"/>
    <w:rsid w:val="004033D4"/>
    <w:rsid w:val="00403AD4"/>
    <w:rsid w:val="00406DF8"/>
    <w:rsid w:val="00410B40"/>
    <w:rsid w:val="00410D88"/>
    <w:rsid w:val="00412ECC"/>
    <w:rsid w:val="0041650A"/>
    <w:rsid w:val="00416B9E"/>
    <w:rsid w:val="00416CE7"/>
    <w:rsid w:val="00417BC2"/>
    <w:rsid w:val="004216BA"/>
    <w:rsid w:val="00421D24"/>
    <w:rsid w:val="00423135"/>
    <w:rsid w:val="004245AC"/>
    <w:rsid w:val="004266D1"/>
    <w:rsid w:val="00426D72"/>
    <w:rsid w:val="00427301"/>
    <w:rsid w:val="00427F0D"/>
    <w:rsid w:val="00432B37"/>
    <w:rsid w:val="004334F9"/>
    <w:rsid w:val="00433537"/>
    <w:rsid w:val="00433E3C"/>
    <w:rsid w:val="00433E79"/>
    <w:rsid w:val="00433F19"/>
    <w:rsid w:val="00434B2A"/>
    <w:rsid w:val="00435465"/>
    <w:rsid w:val="00435628"/>
    <w:rsid w:val="004364D2"/>
    <w:rsid w:val="0043668E"/>
    <w:rsid w:val="0043768F"/>
    <w:rsid w:val="00440A32"/>
    <w:rsid w:val="0044310A"/>
    <w:rsid w:val="004457AC"/>
    <w:rsid w:val="00446698"/>
    <w:rsid w:val="00447322"/>
    <w:rsid w:val="004476E4"/>
    <w:rsid w:val="0045061B"/>
    <w:rsid w:val="0045150A"/>
    <w:rsid w:val="00455103"/>
    <w:rsid w:val="00455EED"/>
    <w:rsid w:val="00456298"/>
    <w:rsid w:val="004575ED"/>
    <w:rsid w:val="00457ABA"/>
    <w:rsid w:val="00457F68"/>
    <w:rsid w:val="00460704"/>
    <w:rsid w:val="004611FE"/>
    <w:rsid w:val="00461449"/>
    <w:rsid w:val="00462395"/>
    <w:rsid w:val="0046281A"/>
    <w:rsid w:val="00464D5E"/>
    <w:rsid w:val="00465075"/>
    <w:rsid w:val="0046577B"/>
    <w:rsid w:val="004657C1"/>
    <w:rsid w:val="00465C7F"/>
    <w:rsid w:val="00466738"/>
    <w:rsid w:val="00471FFF"/>
    <w:rsid w:val="00472531"/>
    <w:rsid w:val="004726B1"/>
    <w:rsid w:val="0047320C"/>
    <w:rsid w:val="004778EB"/>
    <w:rsid w:val="00480AE7"/>
    <w:rsid w:val="00481224"/>
    <w:rsid w:val="00483F74"/>
    <w:rsid w:val="00484846"/>
    <w:rsid w:val="004850CB"/>
    <w:rsid w:val="004853EF"/>
    <w:rsid w:val="00486DBE"/>
    <w:rsid w:val="00487551"/>
    <w:rsid w:val="00493146"/>
    <w:rsid w:val="00494177"/>
    <w:rsid w:val="004958E5"/>
    <w:rsid w:val="00495CBA"/>
    <w:rsid w:val="00496650"/>
    <w:rsid w:val="004A0E6F"/>
    <w:rsid w:val="004A0F2D"/>
    <w:rsid w:val="004A67FA"/>
    <w:rsid w:val="004A7904"/>
    <w:rsid w:val="004B147F"/>
    <w:rsid w:val="004B1DBC"/>
    <w:rsid w:val="004B7339"/>
    <w:rsid w:val="004B7F60"/>
    <w:rsid w:val="004C0B5E"/>
    <w:rsid w:val="004C1289"/>
    <w:rsid w:val="004C164F"/>
    <w:rsid w:val="004C26B1"/>
    <w:rsid w:val="004C52D8"/>
    <w:rsid w:val="004C657B"/>
    <w:rsid w:val="004C6C7E"/>
    <w:rsid w:val="004D293B"/>
    <w:rsid w:val="004D29E8"/>
    <w:rsid w:val="004D2B73"/>
    <w:rsid w:val="004D2DB1"/>
    <w:rsid w:val="004D56A9"/>
    <w:rsid w:val="004D75C2"/>
    <w:rsid w:val="004E1B2D"/>
    <w:rsid w:val="004E22A2"/>
    <w:rsid w:val="004E36CF"/>
    <w:rsid w:val="004E5F19"/>
    <w:rsid w:val="004F1876"/>
    <w:rsid w:val="004F292F"/>
    <w:rsid w:val="004F4988"/>
    <w:rsid w:val="004F520C"/>
    <w:rsid w:val="004F5335"/>
    <w:rsid w:val="00502675"/>
    <w:rsid w:val="00503D3F"/>
    <w:rsid w:val="00505212"/>
    <w:rsid w:val="00505388"/>
    <w:rsid w:val="005061E7"/>
    <w:rsid w:val="0050710D"/>
    <w:rsid w:val="00510D05"/>
    <w:rsid w:val="00512C3F"/>
    <w:rsid w:val="00513318"/>
    <w:rsid w:val="00513D23"/>
    <w:rsid w:val="00520199"/>
    <w:rsid w:val="00521552"/>
    <w:rsid w:val="0052275E"/>
    <w:rsid w:val="00522890"/>
    <w:rsid w:val="00522FEC"/>
    <w:rsid w:val="00524ADC"/>
    <w:rsid w:val="00525256"/>
    <w:rsid w:val="00527D2C"/>
    <w:rsid w:val="00530F82"/>
    <w:rsid w:val="0053215C"/>
    <w:rsid w:val="00532FAE"/>
    <w:rsid w:val="00534921"/>
    <w:rsid w:val="00534F24"/>
    <w:rsid w:val="00536AC9"/>
    <w:rsid w:val="00537882"/>
    <w:rsid w:val="00537D5D"/>
    <w:rsid w:val="005416A8"/>
    <w:rsid w:val="00541BA3"/>
    <w:rsid w:val="0054258E"/>
    <w:rsid w:val="005425F0"/>
    <w:rsid w:val="00543AE8"/>
    <w:rsid w:val="00544868"/>
    <w:rsid w:val="00544A2E"/>
    <w:rsid w:val="00544A61"/>
    <w:rsid w:val="00545159"/>
    <w:rsid w:val="00545CC6"/>
    <w:rsid w:val="00547310"/>
    <w:rsid w:val="00547BB0"/>
    <w:rsid w:val="0055047D"/>
    <w:rsid w:val="00553F00"/>
    <w:rsid w:val="00554A65"/>
    <w:rsid w:val="00555D05"/>
    <w:rsid w:val="005600F6"/>
    <w:rsid w:val="00562487"/>
    <w:rsid w:val="005625C1"/>
    <w:rsid w:val="00564686"/>
    <w:rsid w:val="005655F5"/>
    <w:rsid w:val="00565EAD"/>
    <w:rsid w:val="005665BC"/>
    <w:rsid w:val="00567BAF"/>
    <w:rsid w:val="005704F5"/>
    <w:rsid w:val="00570521"/>
    <w:rsid w:val="00571DA7"/>
    <w:rsid w:val="00572AC1"/>
    <w:rsid w:val="00573B87"/>
    <w:rsid w:val="00577A3B"/>
    <w:rsid w:val="00580101"/>
    <w:rsid w:val="0058049C"/>
    <w:rsid w:val="0058216F"/>
    <w:rsid w:val="0058416B"/>
    <w:rsid w:val="005858A7"/>
    <w:rsid w:val="005859A1"/>
    <w:rsid w:val="00585D51"/>
    <w:rsid w:val="0058727C"/>
    <w:rsid w:val="00587B2F"/>
    <w:rsid w:val="005901C9"/>
    <w:rsid w:val="00590FA2"/>
    <w:rsid w:val="0059206A"/>
    <w:rsid w:val="005937F9"/>
    <w:rsid w:val="0059534E"/>
    <w:rsid w:val="00596ECB"/>
    <w:rsid w:val="00597505"/>
    <w:rsid w:val="005A11A7"/>
    <w:rsid w:val="005A53BA"/>
    <w:rsid w:val="005A6EE3"/>
    <w:rsid w:val="005B0BD1"/>
    <w:rsid w:val="005B2E34"/>
    <w:rsid w:val="005B319B"/>
    <w:rsid w:val="005B4E30"/>
    <w:rsid w:val="005B6583"/>
    <w:rsid w:val="005B7138"/>
    <w:rsid w:val="005C11A4"/>
    <w:rsid w:val="005C193B"/>
    <w:rsid w:val="005C212B"/>
    <w:rsid w:val="005C3AB2"/>
    <w:rsid w:val="005C5D39"/>
    <w:rsid w:val="005C70A4"/>
    <w:rsid w:val="005C75C5"/>
    <w:rsid w:val="005D17FB"/>
    <w:rsid w:val="005D2EA1"/>
    <w:rsid w:val="005D36C3"/>
    <w:rsid w:val="005D40B8"/>
    <w:rsid w:val="005D420A"/>
    <w:rsid w:val="005D5FD7"/>
    <w:rsid w:val="005D66AB"/>
    <w:rsid w:val="005D67F7"/>
    <w:rsid w:val="005D6DEE"/>
    <w:rsid w:val="005D7E98"/>
    <w:rsid w:val="005E05A8"/>
    <w:rsid w:val="005E2E15"/>
    <w:rsid w:val="005E6CA7"/>
    <w:rsid w:val="005F346E"/>
    <w:rsid w:val="005F3FAE"/>
    <w:rsid w:val="005F4048"/>
    <w:rsid w:val="005F4C73"/>
    <w:rsid w:val="005F4F41"/>
    <w:rsid w:val="005F5EBB"/>
    <w:rsid w:val="005F6DA7"/>
    <w:rsid w:val="00600EFB"/>
    <w:rsid w:val="0060100B"/>
    <w:rsid w:val="00603C9C"/>
    <w:rsid w:val="00603E38"/>
    <w:rsid w:val="00606761"/>
    <w:rsid w:val="00607ABB"/>
    <w:rsid w:val="00607C56"/>
    <w:rsid w:val="00607D77"/>
    <w:rsid w:val="00612BA7"/>
    <w:rsid w:val="00612EB1"/>
    <w:rsid w:val="00612F59"/>
    <w:rsid w:val="006150B5"/>
    <w:rsid w:val="00615298"/>
    <w:rsid w:val="006159BE"/>
    <w:rsid w:val="00616B85"/>
    <w:rsid w:val="00617974"/>
    <w:rsid w:val="006247A3"/>
    <w:rsid w:val="00625C77"/>
    <w:rsid w:val="00627937"/>
    <w:rsid w:val="00627B3F"/>
    <w:rsid w:val="006301B0"/>
    <w:rsid w:val="00630CB3"/>
    <w:rsid w:val="00632A58"/>
    <w:rsid w:val="00634107"/>
    <w:rsid w:val="00640D6E"/>
    <w:rsid w:val="00641EEB"/>
    <w:rsid w:val="00641FD0"/>
    <w:rsid w:val="00642380"/>
    <w:rsid w:val="0064331C"/>
    <w:rsid w:val="006460EC"/>
    <w:rsid w:val="0064663D"/>
    <w:rsid w:val="006479D6"/>
    <w:rsid w:val="00650264"/>
    <w:rsid w:val="00651644"/>
    <w:rsid w:val="00656CB4"/>
    <w:rsid w:val="006573B0"/>
    <w:rsid w:val="00660053"/>
    <w:rsid w:val="006604EA"/>
    <w:rsid w:val="00662999"/>
    <w:rsid w:val="00663276"/>
    <w:rsid w:val="00663400"/>
    <w:rsid w:val="00664CB6"/>
    <w:rsid w:val="00665BE1"/>
    <w:rsid w:val="00670BD3"/>
    <w:rsid w:val="00671FC6"/>
    <w:rsid w:val="006727E1"/>
    <w:rsid w:val="00672A6C"/>
    <w:rsid w:val="00674884"/>
    <w:rsid w:val="00675DD7"/>
    <w:rsid w:val="00685417"/>
    <w:rsid w:val="00687580"/>
    <w:rsid w:val="00691C21"/>
    <w:rsid w:val="00693D70"/>
    <w:rsid w:val="0069605E"/>
    <w:rsid w:val="00696E77"/>
    <w:rsid w:val="00696ED6"/>
    <w:rsid w:val="006A0F5A"/>
    <w:rsid w:val="006A3F8A"/>
    <w:rsid w:val="006A3FDF"/>
    <w:rsid w:val="006A42B4"/>
    <w:rsid w:val="006A4A16"/>
    <w:rsid w:val="006A58F5"/>
    <w:rsid w:val="006A77B6"/>
    <w:rsid w:val="006A7EDA"/>
    <w:rsid w:val="006B0160"/>
    <w:rsid w:val="006B0247"/>
    <w:rsid w:val="006B1867"/>
    <w:rsid w:val="006B2C04"/>
    <w:rsid w:val="006B3221"/>
    <w:rsid w:val="006B5158"/>
    <w:rsid w:val="006C0551"/>
    <w:rsid w:val="006C0670"/>
    <w:rsid w:val="006C121A"/>
    <w:rsid w:val="006C42AF"/>
    <w:rsid w:val="006C4A49"/>
    <w:rsid w:val="006C4E7C"/>
    <w:rsid w:val="006C5D26"/>
    <w:rsid w:val="006C6056"/>
    <w:rsid w:val="006C74D1"/>
    <w:rsid w:val="006C7D04"/>
    <w:rsid w:val="006D0C69"/>
    <w:rsid w:val="006D11E7"/>
    <w:rsid w:val="006D2327"/>
    <w:rsid w:val="006D255C"/>
    <w:rsid w:val="006D332F"/>
    <w:rsid w:val="006D3D7E"/>
    <w:rsid w:val="006D4BAC"/>
    <w:rsid w:val="006D5EFD"/>
    <w:rsid w:val="006D6321"/>
    <w:rsid w:val="006D715E"/>
    <w:rsid w:val="006E0A60"/>
    <w:rsid w:val="006E1AAC"/>
    <w:rsid w:val="006E3779"/>
    <w:rsid w:val="006E38A0"/>
    <w:rsid w:val="006E5022"/>
    <w:rsid w:val="006E5300"/>
    <w:rsid w:val="006E673B"/>
    <w:rsid w:val="006E6983"/>
    <w:rsid w:val="006E6D54"/>
    <w:rsid w:val="006E79A5"/>
    <w:rsid w:val="006F145A"/>
    <w:rsid w:val="006F200E"/>
    <w:rsid w:val="006F3624"/>
    <w:rsid w:val="006F3C37"/>
    <w:rsid w:val="006F5B4A"/>
    <w:rsid w:val="006F5C0F"/>
    <w:rsid w:val="00702563"/>
    <w:rsid w:val="00702A04"/>
    <w:rsid w:val="00705B22"/>
    <w:rsid w:val="00706553"/>
    <w:rsid w:val="0071009F"/>
    <w:rsid w:val="00710433"/>
    <w:rsid w:val="00711708"/>
    <w:rsid w:val="00715C61"/>
    <w:rsid w:val="00716108"/>
    <w:rsid w:val="00716191"/>
    <w:rsid w:val="007169C2"/>
    <w:rsid w:val="00716F8C"/>
    <w:rsid w:val="00717F68"/>
    <w:rsid w:val="00721E01"/>
    <w:rsid w:val="00724DDC"/>
    <w:rsid w:val="0072741E"/>
    <w:rsid w:val="007313DD"/>
    <w:rsid w:val="00731AFE"/>
    <w:rsid w:val="00732AD9"/>
    <w:rsid w:val="00733548"/>
    <w:rsid w:val="00734352"/>
    <w:rsid w:val="00735448"/>
    <w:rsid w:val="00735947"/>
    <w:rsid w:val="00737EBF"/>
    <w:rsid w:val="00740106"/>
    <w:rsid w:val="0074014F"/>
    <w:rsid w:val="00741142"/>
    <w:rsid w:val="0074145B"/>
    <w:rsid w:val="00741731"/>
    <w:rsid w:val="007417CD"/>
    <w:rsid w:val="00741AC5"/>
    <w:rsid w:val="007437B1"/>
    <w:rsid w:val="007458AB"/>
    <w:rsid w:val="007465F4"/>
    <w:rsid w:val="00747D3C"/>
    <w:rsid w:val="0075182B"/>
    <w:rsid w:val="007545C6"/>
    <w:rsid w:val="00754890"/>
    <w:rsid w:val="0075699D"/>
    <w:rsid w:val="00757C42"/>
    <w:rsid w:val="00757DF4"/>
    <w:rsid w:val="00761228"/>
    <w:rsid w:val="007642D1"/>
    <w:rsid w:val="0076531F"/>
    <w:rsid w:val="00772D6D"/>
    <w:rsid w:val="00773C3D"/>
    <w:rsid w:val="007744D0"/>
    <w:rsid w:val="00775324"/>
    <w:rsid w:val="00785CEA"/>
    <w:rsid w:val="007864BD"/>
    <w:rsid w:val="0079043F"/>
    <w:rsid w:val="0079207A"/>
    <w:rsid w:val="007947B4"/>
    <w:rsid w:val="0079567E"/>
    <w:rsid w:val="00796C48"/>
    <w:rsid w:val="007A14E4"/>
    <w:rsid w:val="007A3A8B"/>
    <w:rsid w:val="007A66B1"/>
    <w:rsid w:val="007A677F"/>
    <w:rsid w:val="007B2275"/>
    <w:rsid w:val="007B466C"/>
    <w:rsid w:val="007B4AB5"/>
    <w:rsid w:val="007B59D5"/>
    <w:rsid w:val="007B7CF9"/>
    <w:rsid w:val="007C0357"/>
    <w:rsid w:val="007C1854"/>
    <w:rsid w:val="007C2073"/>
    <w:rsid w:val="007C2DCD"/>
    <w:rsid w:val="007C3333"/>
    <w:rsid w:val="007C44DD"/>
    <w:rsid w:val="007C549B"/>
    <w:rsid w:val="007C588A"/>
    <w:rsid w:val="007C6382"/>
    <w:rsid w:val="007C7C16"/>
    <w:rsid w:val="007D1CD6"/>
    <w:rsid w:val="007D322C"/>
    <w:rsid w:val="007D3961"/>
    <w:rsid w:val="007D622B"/>
    <w:rsid w:val="007D6593"/>
    <w:rsid w:val="007D7A6F"/>
    <w:rsid w:val="007E17E9"/>
    <w:rsid w:val="007E2747"/>
    <w:rsid w:val="007E29B2"/>
    <w:rsid w:val="007E4175"/>
    <w:rsid w:val="007E4CB3"/>
    <w:rsid w:val="007E6F7D"/>
    <w:rsid w:val="007E7886"/>
    <w:rsid w:val="007F02E3"/>
    <w:rsid w:val="007F1D98"/>
    <w:rsid w:val="007F22AB"/>
    <w:rsid w:val="007F3983"/>
    <w:rsid w:val="007F49A1"/>
    <w:rsid w:val="007F4A1B"/>
    <w:rsid w:val="007F5A86"/>
    <w:rsid w:val="00800727"/>
    <w:rsid w:val="00800F73"/>
    <w:rsid w:val="0080317B"/>
    <w:rsid w:val="00805C4E"/>
    <w:rsid w:val="00806661"/>
    <w:rsid w:val="0080676F"/>
    <w:rsid w:val="00806781"/>
    <w:rsid w:val="00811510"/>
    <w:rsid w:val="008121BF"/>
    <w:rsid w:val="008126AA"/>
    <w:rsid w:val="00812F8B"/>
    <w:rsid w:val="00813386"/>
    <w:rsid w:val="008176E0"/>
    <w:rsid w:val="00817EF1"/>
    <w:rsid w:val="00827034"/>
    <w:rsid w:val="00830EAB"/>
    <w:rsid w:val="00831B31"/>
    <w:rsid w:val="00831FBB"/>
    <w:rsid w:val="008320CF"/>
    <w:rsid w:val="008334F6"/>
    <w:rsid w:val="008338E8"/>
    <w:rsid w:val="008342C4"/>
    <w:rsid w:val="00836552"/>
    <w:rsid w:val="00837786"/>
    <w:rsid w:val="008377C2"/>
    <w:rsid w:val="00840749"/>
    <w:rsid w:val="008415EB"/>
    <w:rsid w:val="00842703"/>
    <w:rsid w:val="00842985"/>
    <w:rsid w:val="00842AD1"/>
    <w:rsid w:val="008506E3"/>
    <w:rsid w:val="00851C1E"/>
    <w:rsid w:val="008525C2"/>
    <w:rsid w:val="00854C3C"/>
    <w:rsid w:val="00855186"/>
    <w:rsid w:val="008552CA"/>
    <w:rsid w:val="00855794"/>
    <w:rsid w:val="00856C90"/>
    <w:rsid w:val="00857096"/>
    <w:rsid w:val="0085713E"/>
    <w:rsid w:val="008579B7"/>
    <w:rsid w:val="00861E89"/>
    <w:rsid w:val="00862D0A"/>
    <w:rsid w:val="00867DB8"/>
    <w:rsid w:val="00870693"/>
    <w:rsid w:val="00870E34"/>
    <w:rsid w:val="00873611"/>
    <w:rsid w:val="00873C46"/>
    <w:rsid w:val="00875D4B"/>
    <w:rsid w:val="00876044"/>
    <w:rsid w:val="00880043"/>
    <w:rsid w:val="00881E8B"/>
    <w:rsid w:val="00883956"/>
    <w:rsid w:val="00883BDA"/>
    <w:rsid w:val="0088503F"/>
    <w:rsid w:val="00890DA1"/>
    <w:rsid w:val="0089282F"/>
    <w:rsid w:val="008931AE"/>
    <w:rsid w:val="00894222"/>
    <w:rsid w:val="008950AA"/>
    <w:rsid w:val="00895CF4"/>
    <w:rsid w:val="00896FB7"/>
    <w:rsid w:val="008A213A"/>
    <w:rsid w:val="008A34B4"/>
    <w:rsid w:val="008A36BC"/>
    <w:rsid w:val="008A3B79"/>
    <w:rsid w:val="008A583B"/>
    <w:rsid w:val="008A589F"/>
    <w:rsid w:val="008A58BB"/>
    <w:rsid w:val="008A5FF3"/>
    <w:rsid w:val="008A64C4"/>
    <w:rsid w:val="008A6A54"/>
    <w:rsid w:val="008A6A83"/>
    <w:rsid w:val="008B26A2"/>
    <w:rsid w:val="008B46FC"/>
    <w:rsid w:val="008B50E2"/>
    <w:rsid w:val="008B5F91"/>
    <w:rsid w:val="008B6E23"/>
    <w:rsid w:val="008B75A7"/>
    <w:rsid w:val="008B7C0F"/>
    <w:rsid w:val="008B7E9E"/>
    <w:rsid w:val="008C07BE"/>
    <w:rsid w:val="008C0DA8"/>
    <w:rsid w:val="008C33B3"/>
    <w:rsid w:val="008C4538"/>
    <w:rsid w:val="008D07D7"/>
    <w:rsid w:val="008D17D3"/>
    <w:rsid w:val="008D1C63"/>
    <w:rsid w:val="008D3490"/>
    <w:rsid w:val="008D3EA7"/>
    <w:rsid w:val="008D44FB"/>
    <w:rsid w:val="008D795D"/>
    <w:rsid w:val="008E04A2"/>
    <w:rsid w:val="008E072A"/>
    <w:rsid w:val="008E0EE1"/>
    <w:rsid w:val="008E1B45"/>
    <w:rsid w:val="008E2C85"/>
    <w:rsid w:val="008E2CB9"/>
    <w:rsid w:val="008E5134"/>
    <w:rsid w:val="008E6530"/>
    <w:rsid w:val="008F1046"/>
    <w:rsid w:val="008F2B00"/>
    <w:rsid w:val="008F2BDE"/>
    <w:rsid w:val="008F30E7"/>
    <w:rsid w:val="008F54DE"/>
    <w:rsid w:val="008F6245"/>
    <w:rsid w:val="008F7E54"/>
    <w:rsid w:val="008F7EA1"/>
    <w:rsid w:val="009004AC"/>
    <w:rsid w:val="0090132E"/>
    <w:rsid w:val="00902EB4"/>
    <w:rsid w:val="00904A92"/>
    <w:rsid w:val="009052D5"/>
    <w:rsid w:val="00906D4D"/>
    <w:rsid w:val="00907ACE"/>
    <w:rsid w:val="00907B6D"/>
    <w:rsid w:val="00907C2B"/>
    <w:rsid w:val="00907F8B"/>
    <w:rsid w:val="0091011E"/>
    <w:rsid w:val="009101A6"/>
    <w:rsid w:val="0091272E"/>
    <w:rsid w:val="00913368"/>
    <w:rsid w:val="00914373"/>
    <w:rsid w:val="00914A34"/>
    <w:rsid w:val="00915063"/>
    <w:rsid w:val="00915212"/>
    <w:rsid w:val="00916508"/>
    <w:rsid w:val="00916B13"/>
    <w:rsid w:val="00916DEC"/>
    <w:rsid w:val="009222B3"/>
    <w:rsid w:val="00923020"/>
    <w:rsid w:val="0092368E"/>
    <w:rsid w:val="00926D48"/>
    <w:rsid w:val="00927104"/>
    <w:rsid w:val="00931E61"/>
    <w:rsid w:val="00934122"/>
    <w:rsid w:val="0093490E"/>
    <w:rsid w:val="009352C1"/>
    <w:rsid w:val="009374BA"/>
    <w:rsid w:val="00937657"/>
    <w:rsid w:val="00937D93"/>
    <w:rsid w:val="00937E0D"/>
    <w:rsid w:val="009400BF"/>
    <w:rsid w:val="009401A9"/>
    <w:rsid w:val="009426D3"/>
    <w:rsid w:val="00945787"/>
    <w:rsid w:val="00945881"/>
    <w:rsid w:val="009469E1"/>
    <w:rsid w:val="009526C1"/>
    <w:rsid w:val="00953688"/>
    <w:rsid w:val="00954874"/>
    <w:rsid w:val="009578B1"/>
    <w:rsid w:val="00960435"/>
    <w:rsid w:val="00960EC4"/>
    <w:rsid w:val="00962AC9"/>
    <w:rsid w:val="00963F43"/>
    <w:rsid w:val="009642F4"/>
    <w:rsid w:val="00966497"/>
    <w:rsid w:val="00966754"/>
    <w:rsid w:val="00966B4A"/>
    <w:rsid w:val="009674A3"/>
    <w:rsid w:val="009677A8"/>
    <w:rsid w:val="00967A37"/>
    <w:rsid w:val="00971EDC"/>
    <w:rsid w:val="00971FC1"/>
    <w:rsid w:val="00972E05"/>
    <w:rsid w:val="00972F37"/>
    <w:rsid w:val="00973116"/>
    <w:rsid w:val="009741B8"/>
    <w:rsid w:val="009765E5"/>
    <w:rsid w:val="009818B5"/>
    <w:rsid w:val="0098386C"/>
    <w:rsid w:val="0098490D"/>
    <w:rsid w:val="00986D08"/>
    <w:rsid w:val="009871A9"/>
    <w:rsid w:val="009904DB"/>
    <w:rsid w:val="00990F81"/>
    <w:rsid w:val="00991E8F"/>
    <w:rsid w:val="00992B1C"/>
    <w:rsid w:val="009935A3"/>
    <w:rsid w:val="009943E1"/>
    <w:rsid w:val="00996182"/>
    <w:rsid w:val="009A18FB"/>
    <w:rsid w:val="009A203A"/>
    <w:rsid w:val="009A333E"/>
    <w:rsid w:val="009A4D1D"/>
    <w:rsid w:val="009A4EA9"/>
    <w:rsid w:val="009A508F"/>
    <w:rsid w:val="009A5405"/>
    <w:rsid w:val="009A55C3"/>
    <w:rsid w:val="009A709A"/>
    <w:rsid w:val="009A76A3"/>
    <w:rsid w:val="009A78C2"/>
    <w:rsid w:val="009A792D"/>
    <w:rsid w:val="009B1D84"/>
    <w:rsid w:val="009B3506"/>
    <w:rsid w:val="009B6765"/>
    <w:rsid w:val="009B6813"/>
    <w:rsid w:val="009C0CD1"/>
    <w:rsid w:val="009C1CCF"/>
    <w:rsid w:val="009C2BD0"/>
    <w:rsid w:val="009C378B"/>
    <w:rsid w:val="009C3F78"/>
    <w:rsid w:val="009D1D16"/>
    <w:rsid w:val="009D3752"/>
    <w:rsid w:val="009D4C0B"/>
    <w:rsid w:val="009D583C"/>
    <w:rsid w:val="009D7919"/>
    <w:rsid w:val="009D7B23"/>
    <w:rsid w:val="009E03E7"/>
    <w:rsid w:val="009E239D"/>
    <w:rsid w:val="009E4454"/>
    <w:rsid w:val="009E5148"/>
    <w:rsid w:val="009E5E48"/>
    <w:rsid w:val="009E7F6D"/>
    <w:rsid w:val="009F0972"/>
    <w:rsid w:val="009F18BE"/>
    <w:rsid w:val="009F5D86"/>
    <w:rsid w:val="009F5F83"/>
    <w:rsid w:val="009F6177"/>
    <w:rsid w:val="009F637D"/>
    <w:rsid w:val="00A004D9"/>
    <w:rsid w:val="00A0169F"/>
    <w:rsid w:val="00A0264D"/>
    <w:rsid w:val="00A044E2"/>
    <w:rsid w:val="00A055E2"/>
    <w:rsid w:val="00A11375"/>
    <w:rsid w:val="00A11537"/>
    <w:rsid w:val="00A116EF"/>
    <w:rsid w:val="00A11F72"/>
    <w:rsid w:val="00A12052"/>
    <w:rsid w:val="00A14C44"/>
    <w:rsid w:val="00A20452"/>
    <w:rsid w:val="00A21420"/>
    <w:rsid w:val="00A21C3E"/>
    <w:rsid w:val="00A22531"/>
    <w:rsid w:val="00A25CC1"/>
    <w:rsid w:val="00A25D19"/>
    <w:rsid w:val="00A2682C"/>
    <w:rsid w:val="00A301E4"/>
    <w:rsid w:val="00A31E6E"/>
    <w:rsid w:val="00A35CB0"/>
    <w:rsid w:val="00A367E7"/>
    <w:rsid w:val="00A36A9E"/>
    <w:rsid w:val="00A41796"/>
    <w:rsid w:val="00A41D92"/>
    <w:rsid w:val="00A42E11"/>
    <w:rsid w:val="00A43746"/>
    <w:rsid w:val="00A43747"/>
    <w:rsid w:val="00A43DDC"/>
    <w:rsid w:val="00A44517"/>
    <w:rsid w:val="00A44F67"/>
    <w:rsid w:val="00A4532E"/>
    <w:rsid w:val="00A47071"/>
    <w:rsid w:val="00A53526"/>
    <w:rsid w:val="00A5537C"/>
    <w:rsid w:val="00A56334"/>
    <w:rsid w:val="00A579A6"/>
    <w:rsid w:val="00A6015A"/>
    <w:rsid w:val="00A60EF1"/>
    <w:rsid w:val="00A6174B"/>
    <w:rsid w:val="00A617FB"/>
    <w:rsid w:val="00A619ED"/>
    <w:rsid w:val="00A61C5C"/>
    <w:rsid w:val="00A61CDB"/>
    <w:rsid w:val="00A63AEA"/>
    <w:rsid w:val="00A65CB2"/>
    <w:rsid w:val="00A6718C"/>
    <w:rsid w:val="00A72C14"/>
    <w:rsid w:val="00A75A52"/>
    <w:rsid w:val="00A76BA9"/>
    <w:rsid w:val="00A76DBF"/>
    <w:rsid w:val="00A809C9"/>
    <w:rsid w:val="00A80AD1"/>
    <w:rsid w:val="00A818E9"/>
    <w:rsid w:val="00A82B16"/>
    <w:rsid w:val="00A838CA"/>
    <w:rsid w:val="00A841DE"/>
    <w:rsid w:val="00A902D0"/>
    <w:rsid w:val="00A90CF1"/>
    <w:rsid w:val="00A91AC1"/>
    <w:rsid w:val="00A92240"/>
    <w:rsid w:val="00A92499"/>
    <w:rsid w:val="00A93DEE"/>
    <w:rsid w:val="00A95675"/>
    <w:rsid w:val="00A95EA3"/>
    <w:rsid w:val="00A96C1A"/>
    <w:rsid w:val="00A96C31"/>
    <w:rsid w:val="00A972F2"/>
    <w:rsid w:val="00AA09EF"/>
    <w:rsid w:val="00AA22ED"/>
    <w:rsid w:val="00AA5CCC"/>
    <w:rsid w:val="00AA676E"/>
    <w:rsid w:val="00AA6AFA"/>
    <w:rsid w:val="00AA6DB5"/>
    <w:rsid w:val="00AA6EC1"/>
    <w:rsid w:val="00AB0CA7"/>
    <w:rsid w:val="00AB1AE3"/>
    <w:rsid w:val="00AB1B62"/>
    <w:rsid w:val="00AB1EF6"/>
    <w:rsid w:val="00AB5609"/>
    <w:rsid w:val="00AB6F95"/>
    <w:rsid w:val="00AB77CA"/>
    <w:rsid w:val="00AB78AA"/>
    <w:rsid w:val="00AC3E98"/>
    <w:rsid w:val="00AC4E41"/>
    <w:rsid w:val="00AC65F5"/>
    <w:rsid w:val="00AC6BAE"/>
    <w:rsid w:val="00AC772E"/>
    <w:rsid w:val="00AC7C94"/>
    <w:rsid w:val="00AD06F2"/>
    <w:rsid w:val="00AD11E1"/>
    <w:rsid w:val="00AD24EA"/>
    <w:rsid w:val="00AD3114"/>
    <w:rsid w:val="00AD3832"/>
    <w:rsid w:val="00AD58E9"/>
    <w:rsid w:val="00AD60D8"/>
    <w:rsid w:val="00AD69EB"/>
    <w:rsid w:val="00AE1655"/>
    <w:rsid w:val="00AE2084"/>
    <w:rsid w:val="00AE2395"/>
    <w:rsid w:val="00AE23EA"/>
    <w:rsid w:val="00AE2B98"/>
    <w:rsid w:val="00AE2E0C"/>
    <w:rsid w:val="00AE5364"/>
    <w:rsid w:val="00AE5421"/>
    <w:rsid w:val="00AE5F82"/>
    <w:rsid w:val="00AF2054"/>
    <w:rsid w:val="00AF214F"/>
    <w:rsid w:val="00AF535E"/>
    <w:rsid w:val="00AF6858"/>
    <w:rsid w:val="00AF72DF"/>
    <w:rsid w:val="00AF7701"/>
    <w:rsid w:val="00AF7CDA"/>
    <w:rsid w:val="00B01678"/>
    <w:rsid w:val="00B038BD"/>
    <w:rsid w:val="00B04325"/>
    <w:rsid w:val="00B04FD1"/>
    <w:rsid w:val="00B07422"/>
    <w:rsid w:val="00B10CB8"/>
    <w:rsid w:val="00B1118B"/>
    <w:rsid w:val="00B1244B"/>
    <w:rsid w:val="00B126E9"/>
    <w:rsid w:val="00B12B15"/>
    <w:rsid w:val="00B14984"/>
    <w:rsid w:val="00B16B64"/>
    <w:rsid w:val="00B16BA1"/>
    <w:rsid w:val="00B172D8"/>
    <w:rsid w:val="00B2047F"/>
    <w:rsid w:val="00B20E41"/>
    <w:rsid w:val="00B211E8"/>
    <w:rsid w:val="00B21C63"/>
    <w:rsid w:val="00B23855"/>
    <w:rsid w:val="00B23BDD"/>
    <w:rsid w:val="00B24AE9"/>
    <w:rsid w:val="00B275AA"/>
    <w:rsid w:val="00B30B14"/>
    <w:rsid w:val="00B31FB9"/>
    <w:rsid w:val="00B327DD"/>
    <w:rsid w:val="00B32A68"/>
    <w:rsid w:val="00B33A0E"/>
    <w:rsid w:val="00B33F1B"/>
    <w:rsid w:val="00B3666F"/>
    <w:rsid w:val="00B4331F"/>
    <w:rsid w:val="00B45793"/>
    <w:rsid w:val="00B459C9"/>
    <w:rsid w:val="00B46010"/>
    <w:rsid w:val="00B5022D"/>
    <w:rsid w:val="00B502BE"/>
    <w:rsid w:val="00B51882"/>
    <w:rsid w:val="00B53355"/>
    <w:rsid w:val="00B5387F"/>
    <w:rsid w:val="00B53AB4"/>
    <w:rsid w:val="00B55144"/>
    <w:rsid w:val="00B5522D"/>
    <w:rsid w:val="00B571B1"/>
    <w:rsid w:val="00B57D15"/>
    <w:rsid w:val="00B61346"/>
    <w:rsid w:val="00B63E5F"/>
    <w:rsid w:val="00B63FC1"/>
    <w:rsid w:val="00B64F38"/>
    <w:rsid w:val="00B65575"/>
    <w:rsid w:val="00B70D0F"/>
    <w:rsid w:val="00B70D9B"/>
    <w:rsid w:val="00B7118C"/>
    <w:rsid w:val="00B71E5F"/>
    <w:rsid w:val="00B72821"/>
    <w:rsid w:val="00B72C54"/>
    <w:rsid w:val="00B72D22"/>
    <w:rsid w:val="00B73499"/>
    <w:rsid w:val="00B73B67"/>
    <w:rsid w:val="00B750DD"/>
    <w:rsid w:val="00B75B1E"/>
    <w:rsid w:val="00B7626B"/>
    <w:rsid w:val="00B76B8A"/>
    <w:rsid w:val="00B76EE7"/>
    <w:rsid w:val="00B76FFC"/>
    <w:rsid w:val="00B77B69"/>
    <w:rsid w:val="00B8028A"/>
    <w:rsid w:val="00B80597"/>
    <w:rsid w:val="00B8070D"/>
    <w:rsid w:val="00B80878"/>
    <w:rsid w:val="00B818FB"/>
    <w:rsid w:val="00B81F5B"/>
    <w:rsid w:val="00B82B0E"/>
    <w:rsid w:val="00B83173"/>
    <w:rsid w:val="00B83BCE"/>
    <w:rsid w:val="00B856C9"/>
    <w:rsid w:val="00B90377"/>
    <w:rsid w:val="00BA00D7"/>
    <w:rsid w:val="00BA0164"/>
    <w:rsid w:val="00BA1B98"/>
    <w:rsid w:val="00BA26AE"/>
    <w:rsid w:val="00BA2CD3"/>
    <w:rsid w:val="00BA4019"/>
    <w:rsid w:val="00BA4366"/>
    <w:rsid w:val="00BA5626"/>
    <w:rsid w:val="00BA6EA0"/>
    <w:rsid w:val="00BA6FC1"/>
    <w:rsid w:val="00BA79AF"/>
    <w:rsid w:val="00BB0900"/>
    <w:rsid w:val="00BB1510"/>
    <w:rsid w:val="00BB3993"/>
    <w:rsid w:val="00BC2548"/>
    <w:rsid w:val="00BC30AD"/>
    <w:rsid w:val="00BC3CE9"/>
    <w:rsid w:val="00BC3EA8"/>
    <w:rsid w:val="00BC44B3"/>
    <w:rsid w:val="00BC6C11"/>
    <w:rsid w:val="00BC70A4"/>
    <w:rsid w:val="00BC7FE5"/>
    <w:rsid w:val="00BD3AF7"/>
    <w:rsid w:val="00BD4B0C"/>
    <w:rsid w:val="00BD62CF"/>
    <w:rsid w:val="00BD6608"/>
    <w:rsid w:val="00BD71D1"/>
    <w:rsid w:val="00BD72BA"/>
    <w:rsid w:val="00BD741C"/>
    <w:rsid w:val="00BE0047"/>
    <w:rsid w:val="00BE04D2"/>
    <w:rsid w:val="00BE093B"/>
    <w:rsid w:val="00BE365D"/>
    <w:rsid w:val="00BE3AC9"/>
    <w:rsid w:val="00BE5451"/>
    <w:rsid w:val="00BE6742"/>
    <w:rsid w:val="00BE6D4B"/>
    <w:rsid w:val="00BF0A72"/>
    <w:rsid w:val="00BF10BA"/>
    <w:rsid w:val="00BF10BD"/>
    <w:rsid w:val="00BF1462"/>
    <w:rsid w:val="00BF5293"/>
    <w:rsid w:val="00BF5BE2"/>
    <w:rsid w:val="00C01F97"/>
    <w:rsid w:val="00C0213C"/>
    <w:rsid w:val="00C02170"/>
    <w:rsid w:val="00C03967"/>
    <w:rsid w:val="00C0486F"/>
    <w:rsid w:val="00C04EAD"/>
    <w:rsid w:val="00C06577"/>
    <w:rsid w:val="00C06E44"/>
    <w:rsid w:val="00C103B5"/>
    <w:rsid w:val="00C10E4A"/>
    <w:rsid w:val="00C116AF"/>
    <w:rsid w:val="00C13BDD"/>
    <w:rsid w:val="00C13D8F"/>
    <w:rsid w:val="00C17D8F"/>
    <w:rsid w:val="00C21AF9"/>
    <w:rsid w:val="00C26601"/>
    <w:rsid w:val="00C274EC"/>
    <w:rsid w:val="00C31613"/>
    <w:rsid w:val="00C31C4D"/>
    <w:rsid w:val="00C31EE0"/>
    <w:rsid w:val="00C33CFF"/>
    <w:rsid w:val="00C34228"/>
    <w:rsid w:val="00C34942"/>
    <w:rsid w:val="00C35440"/>
    <w:rsid w:val="00C354C7"/>
    <w:rsid w:val="00C35E37"/>
    <w:rsid w:val="00C36D0D"/>
    <w:rsid w:val="00C41D52"/>
    <w:rsid w:val="00C41E5D"/>
    <w:rsid w:val="00C42B55"/>
    <w:rsid w:val="00C436C8"/>
    <w:rsid w:val="00C43D8E"/>
    <w:rsid w:val="00C45502"/>
    <w:rsid w:val="00C45A86"/>
    <w:rsid w:val="00C467E6"/>
    <w:rsid w:val="00C47D01"/>
    <w:rsid w:val="00C51A07"/>
    <w:rsid w:val="00C52286"/>
    <w:rsid w:val="00C5369E"/>
    <w:rsid w:val="00C55092"/>
    <w:rsid w:val="00C56108"/>
    <w:rsid w:val="00C57FE5"/>
    <w:rsid w:val="00C60581"/>
    <w:rsid w:val="00C62701"/>
    <w:rsid w:val="00C63527"/>
    <w:rsid w:val="00C636A5"/>
    <w:rsid w:val="00C63779"/>
    <w:rsid w:val="00C63BB2"/>
    <w:rsid w:val="00C6512B"/>
    <w:rsid w:val="00C67C23"/>
    <w:rsid w:val="00C70949"/>
    <w:rsid w:val="00C7163A"/>
    <w:rsid w:val="00C73C4B"/>
    <w:rsid w:val="00C74FE6"/>
    <w:rsid w:val="00C80246"/>
    <w:rsid w:val="00C80EC8"/>
    <w:rsid w:val="00C81BEF"/>
    <w:rsid w:val="00C824C6"/>
    <w:rsid w:val="00C827F1"/>
    <w:rsid w:val="00C83399"/>
    <w:rsid w:val="00C857E8"/>
    <w:rsid w:val="00C86314"/>
    <w:rsid w:val="00C869A5"/>
    <w:rsid w:val="00C87307"/>
    <w:rsid w:val="00C91BF9"/>
    <w:rsid w:val="00C95636"/>
    <w:rsid w:val="00C95F1F"/>
    <w:rsid w:val="00CA0EEB"/>
    <w:rsid w:val="00CA1129"/>
    <w:rsid w:val="00CA1ECE"/>
    <w:rsid w:val="00CA2B63"/>
    <w:rsid w:val="00CA2C6F"/>
    <w:rsid w:val="00CA398B"/>
    <w:rsid w:val="00CA433C"/>
    <w:rsid w:val="00CA4D1D"/>
    <w:rsid w:val="00CA6A21"/>
    <w:rsid w:val="00CA6CCE"/>
    <w:rsid w:val="00CA73F9"/>
    <w:rsid w:val="00CB6C8E"/>
    <w:rsid w:val="00CB73E1"/>
    <w:rsid w:val="00CC1BD4"/>
    <w:rsid w:val="00CC2649"/>
    <w:rsid w:val="00CC48BE"/>
    <w:rsid w:val="00CC503A"/>
    <w:rsid w:val="00CC59A1"/>
    <w:rsid w:val="00CC5BEF"/>
    <w:rsid w:val="00CC70AC"/>
    <w:rsid w:val="00CD1D37"/>
    <w:rsid w:val="00CD1E12"/>
    <w:rsid w:val="00CD2A83"/>
    <w:rsid w:val="00CD4E65"/>
    <w:rsid w:val="00CD649D"/>
    <w:rsid w:val="00CD760C"/>
    <w:rsid w:val="00CE0AA8"/>
    <w:rsid w:val="00CE0EA3"/>
    <w:rsid w:val="00CE18DB"/>
    <w:rsid w:val="00CE36B9"/>
    <w:rsid w:val="00CE547B"/>
    <w:rsid w:val="00CE618A"/>
    <w:rsid w:val="00CE6318"/>
    <w:rsid w:val="00CE6E02"/>
    <w:rsid w:val="00CF0AC8"/>
    <w:rsid w:val="00CF1528"/>
    <w:rsid w:val="00CF3386"/>
    <w:rsid w:val="00CF45CF"/>
    <w:rsid w:val="00CF4A80"/>
    <w:rsid w:val="00CF6E83"/>
    <w:rsid w:val="00CF7769"/>
    <w:rsid w:val="00CF79F5"/>
    <w:rsid w:val="00CF7AF4"/>
    <w:rsid w:val="00D0008D"/>
    <w:rsid w:val="00D00A3E"/>
    <w:rsid w:val="00D0119C"/>
    <w:rsid w:val="00D0243B"/>
    <w:rsid w:val="00D04202"/>
    <w:rsid w:val="00D048D1"/>
    <w:rsid w:val="00D057C4"/>
    <w:rsid w:val="00D05EC8"/>
    <w:rsid w:val="00D07E15"/>
    <w:rsid w:val="00D10191"/>
    <w:rsid w:val="00D1124C"/>
    <w:rsid w:val="00D11C24"/>
    <w:rsid w:val="00D1246B"/>
    <w:rsid w:val="00D12791"/>
    <w:rsid w:val="00D1318D"/>
    <w:rsid w:val="00D13509"/>
    <w:rsid w:val="00D13903"/>
    <w:rsid w:val="00D15684"/>
    <w:rsid w:val="00D15769"/>
    <w:rsid w:val="00D15EE5"/>
    <w:rsid w:val="00D220B5"/>
    <w:rsid w:val="00D247CC"/>
    <w:rsid w:val="00D248DC"/>
    <w:rsid w:val="00D26383"/>
    <w:rsid w:val="00D26664"/>
    <w:rsid w:val="00D300B9"/>
    <w:rsid w:val="00D30CD7"/>
    <w:rsid w:val="00D31004"/>
    <w:rsid w:val="00D328E9"/>
    <w:rsid w:val="00D34499"/>
    <w:rsid w:val="00D347A3"/>
    <w:rsid w:val="00D34F6A"/>
    <w:rsid w:val="00D35EDC"/>
    <w:rsid w:val="00D434A7"/>
    <w:rsid w:val="00D456BD"/>
    <w:rsid w:val="00D46C74"/>
    <w:rsid w:val="00D46EA3"/>
    <w:rsid w:val="00D51F0F"/>
    <w:rsid w:val="00D524AF"/>
    <w:rsid w:val="00D52BCC"/>
    <w:rsid w:val="00D549BC"/>
    <w:rsid w:val="00D54E4A"/>
    <w:rsid w:val="00D568FE"/>
    <w:rsid w:val="00D60E48"/>
    <w:rsid w:val="00D60E4B"/>
    <w:rsid w:val="00D62CB2"/>
    <w:rsid w:val="00D65238"/>
    <w:rsid w:val="00D65601"/>
    <w:rsid w:val="00D6562B"/>
    <w:rsid w:val="00D66438"/>
    <w:rsid w:val="00D66888"/>
    <w:rsid w:val="00D66EC3"/>
    <w:rsid w:val="00D673CC"/>
    <w:rsid w:val="00D67FA7"/>
    <w:rsid w:val="00D70CFF"/>
    <w:rsid w:val="00D70F59"/>
    <w:rsid w:val="00D71338"/>
    <w:rsid w:val="00D71830"/>
    <w:rsid w:val="00D72C93"/>
    <w:rsid w:val="00D74A05"/>
    <w:rsid w:val="00D76DEB"/>
    <w:rsid w:val="00D7731D"/>
    <w:rsid w:val="00D77F4D"/>
    <w:rsid w:val="00D80139"/>
    <w:rsid w:val="00D81164"/>
    <w:rsid w:val="00D81FEB"/>
    <w:rsid w:val="00D866E9"/>
    <w:rsid w:val="00D869BD"/>
    <w:rsid w:val="00D86AA7"/>
    <w:rsid w:val="00D8768D"/>
    <w:rsid w:val="00D902D4"/>
    <w:rsid w:val="00D90EC9"/>
    <w:rsid w:val="00D91EA7"/>
    <w:rsid w:val="00D92E56"/>
    <w:rsid w:val="00D93259"/>
    <w:rsid w:val="00DA345E"/>
    <w:rsid w:val="00DA46D1"/>
    <w:rsid w:val="00DA4CF0"/>
    <w:rsid w:val="00DA51CC"/>
    <w:rsid w:val="00DA6852"/>
    <w:rsid w:val="00DA74C3"/>
    <w:rsid w:val="00DA7A32"/>
    <w:rsid w:val="00DB088B"/>
    <w:rsid w:val="00DB0B45"/>
    <w:rsid w:val="00DB148B"/>
    <w:rsid w:val="00DB1B85"/>
    <w:rsid w:val="00DB1E10"/>
    <w:rsid w:val="00DB4FAC"/>
    <w:rsid w:val="00DB541B"/>
    <w:rsid w:val="00DB5E10"/>
    <w:rsid w:val="00DB6E6F"/>
    <w:rsid w:val="00DC0297"/>
    <w:rsid w:val="00DC04C4"/>
    <w:rsid w:val="00DC2D91"/>
    <w:rsid w:val="00DC5DD9"/>
    <w:rsid w:val="00DC69B8"/>
    <w:rsid w:val="00DC771D"/>
    <w:rsid w:val="00DD08DB"/>
    <w:rsid w:val="00DD18C2"/>
    <w:rsid w:val="00DD2B7F"/>
    <w:rsid w:val="00DD33CB"/>
    <w:rsid w:val="00DD576F"/>
    <w:rsid w:val="00DD6E20"/>
    <w:rsid w:val="00DE057E"/>
    <w:rsid w:val="00DE06C8"/>
    <w:rsid w:val="00DE1BF5"/>
    <w:rsid w:val="00DE2A02"/>
    <w:rsid w:val="00DE30D3"/>
    <w:rsid w:val="00DE4D13"/>
    <w:rsid w:val="00DE4D9F"/>
    <w:rsid w:val="00DE4E1C"/>
    <w:rsid w:val="00DE6BB8"/>
    <w:rsid w:val="00DF0847"/>
    <w:rsid w:val="00DF169E"/>
    <w:rsid w:val="00DF170E"/>
    <w:rsid w:val="00DF17F8"/>
    <w:rsid w:val="00DF1F67"/>
    <w:rsid w:val="00DF426F"/>
    <w:rsid w:val="00DF4D32"/>
    <w:rsid w:val="00DF513E"/>
    <w:rsid w:val="00DF634B"/>
    <w:rsid w:val="00E01934"/>
    <w:rsid w:val="00E020B0"/>
    <w:rsid w:val="00E02498"/>
    <w:rsid w:val="00E02FD3"/>
    <w:rsid w:val="00E04D9E"/>
    <w:rsid w:val="00E0584E"/>
    <w:rsid w:val="00E079C9"/>
    <w:rsid w:val="00E107D1"/>
    <w:rsid w:val="00E11CF9"/>
    <w:rsid w:val="00E1320E"/>
    <w:rsid w:val="00E134BE"/>
    <w:rsid w:val="00E13F8E"/>
    <w:rsid w:val="00E143D7"/>
    <w:rsid w:val="00E165D7"/>
    <w:rsid w:val="00E167A3"/>
    <w:rsid w:val="00E16C75"/>
    <w:rsid w:val="00E20424"/>
    <w:rsid w:val="00E2117B"/>
    <w:rsid w:val="00E21657"/>
    <w:rsid w:val="00E216EF"/>
    <w:rsid w:val="00E217FC"/>
    <w:rsid w:val="00E21CFC"/>
    <w:rsid w:val="00E22343"/>
    <w:rsid w:val="00E22D71"/>
    <w:rsid w:val="00E24A74"/>
    <w:rsid w:val="00E24D25"/>
    <w:rsid w:val="00E254CE"/>
    <w:rsid w:val="00E30877"/>
    <w:rsid w:val="00E33919"/>
    <w:rsid w:val="00E36B64"/>
    <w:rsid w:val="00E4208B"/>
    <w:rsid w:val="00E420FD"/>
    <w:rsid w:val="00E44555"/>
    <w:rsid w:val="00E447E1"/>
    <w:rsid w:val="00E44937"/>
    <w:rsid w:val="00E44EAA"/>
    <w:rsid w:val="00E450A9"/>
    <w:rsid w:val="00E45193"/>
    <w:rsid w:val="00E45389"/>
    <w:rsid w:val="00E463A0"/>
    <w:rsid w:val="00E478E2"/>
    <w:rsid w:val="00E50514"/>
    <w:rsid w:val="00E525D7"/>
    <w:rsid w:val="00E53C71"/>
    <w:rsid w:val="00E547D3"/>
    <w:rsid w:val="00E57B4A"/>
    <w:rsid w:val="00E57D7F"/>
    <w:rsid w:val="00E61771"/>
    <w:rsid w:val="00E61E2A"/>
    <w:rsid w:val="00E63BDE"/>
    <w:rsid w:val="00E6549B"/>
    <w:rsid w:val="00E67BAF"/>
    <w:rsid w:val="00E67D5C"/>
    <w:rsid w:val="00E70772"/>
    <w:rsid w:val="00E70D9F"/>
    <w:rsid w:val="00E71BEE"/>
    <w:rsid w:val="00E71F26"/>
    <w:rsid w:val="00E7258E"/>
    <w:rsid w:val="00E75A9A"/>
    <w:rsid w:val="00E75B39"/>
    <w:rsid w:val="00E813AC"/>
    <w:rsid w:val="00E81513"/>
    <w:rsid w:val="00E81CBA"/>
    <w:rsid w:val="00E848C3"/>
    <w:rsid w:val="00E84C0A"/>
    <w:rsid w:val="00E85F7D"/>
    <w:rsid w:val="00E861B2"/>
    <w:rsid w:val="00E90730"/>
    <w:rsid w:val="00E90E4E"/>
    <w:rsid w:val="00E90EB1"/>
    <w:rsid w:val="00E92E24"/>
    <w:rsid w:val="00E93A3A"/>
    <w:rsid w:val="00E9488C"/>
    <w:rsid w:val="00EA12BD"/>
    <w:rsid w:val="00EA2C2F"/>
    <w:rsid w:val="00EA3AF8"/>
    <w:rsid w:val="00EA4A8E"/>
    <w:rsid w:val="00EA7EF5"/>
    <w:rsid w:val="00EB154E"/>
    <w:rsid w:val="00EB16D6"/>
    <w:rsid w:val="00EB1D4E"/>
    <w:rsid w:val="00EB4914"/>
    <w:rsid w:val="00EB56F1"/>
    <w:rsid w:val="00EC04AC"/>
    <w:rsid w:val="00EC22E6"/>
    <w:rsid w:val="00EC40EE"/>
    <w:rsid w:val="00EC48ED"/>
    <w:rsid w:val="00EC4F96"/>
    <w:rsid w:val="00EC6302"/>
    <w:rsid w:val="00EC7921"/>
    <w:rsid w:val="00ED3213"/>
    <w:rsid w:val="00ED4662"/>
    <w:rsid w:val="00ED4955"/>
    <w:rsid w:val="00ED4ABD"/>
    <w:rsid w:val="00ED4C43"/>
    <w:rsid w:val="00ED5096"/>
    <w:rsid w:val="00ED51DF"/>
    <w:rsid w:val="00ED5533"/>
    <w:rsid w:val="00ED6090"/>
    <w:rsid w:val="00ED6D02"/>
    <w:rsid w:val="00ED7759"/>
    <w:rsid w:val="00EE269E"/>
    <w:rsid w:val="00EE33B7"/>
    <w:rsid w:val="00EE4B8D"/>
    <w:rsid w:val="00EE6E7E"/>
    <w:rsid w:val="00EE7280"/>
    <w:rsid w:val="00EE7DF2"/>
    <w:rsid w:val="00EF279A"/>
    <w:rsid w:val="00EF28E5"/>
    <w:rsid w:val="00EF3B53"/>
    <w:rsid w:val="00EF7612"/>
    <w:rsid w:val="00F002FD"/>
    <w:rsid w:val="00F00365"/>
    <w:rsid w:val="00F01218"/>
    <w:rsid w:val="00F0226C"/>
    <w:rsid w:val="00F02E63"/>
    <w:rsid w:val="00F038E0"/>
    <w:rsid w:val="00F052E6"/>
    <w:rsid w:val="00F06129"/>
    <w:rsid w:val="00F06D83"/>
    <w:rsid w:val="00F07827"/>
    <w:rsid w:val="00F105D0"/>
    <w:rsid w:val="00F13BA8"/>
    <w:rsid w:val="00F145A3"/>
    <w:rsid w:val="00F1478C"/>
    <w:rsid w:val="00F14D64"/>
    <w:rsid w:val="00F17835"/>
    <w:rsid w:val="00F20266"/>
    <w:rsid w:val="00F21572"/>
    <w:rsid w:val="00F22427"/>
    <w:rsid w:val="00F230A7"/>
    <w:rsid w:val="00F23D39"/>
    <w:rsid w:val="00F25A18"/>
    <w:rsid w:val="00F30235"/>
    <w:rsid w:val="00F3094A"/>
    <w:rsid w:val="00F3198D"/>
    <w:rsid w:val="00F331F6"/>
    <w:rsid w:val="00F33F17"/>
    <w:rsid w:val="00F34851"/>
    <w:rsid w:val="00F3528D"/>
    <w:rsid w:val="00F35E32"/>
    <w:rsid w:val="00F36216"/>
    <w:rsid w:val="00F36DB1"/>
    <w:rsid w:val="00F37B4B"/>
    <w:rsid w:val="00F37C9E"/>
    <w:rsid w:val="00F409C2"/>
    <w:rsid w:val="00F412DA"/>
    <w:rsid w:val="00F415DE"/>
    <w:rsid w:val="00F4324E"/>
    <w:rsid w:val="00F46595"/>
    <w:rsid w:val="00F5279E"/>
    <w:rsid w:val="00F5656B"/>
    <w:rsid w:val="00F5666B"/>
    <w:rsid w:val="00F570D2"/>
    <w:rsid w:val="00F57230"/>
    <w:rsid w:val="00F6129D"/>
    <w:rsid w:val="00F61729"/>
    <w:rsid w:val="00F6338E"/>
    <w:rsid w:val="00F63589"/>
    <w:rsid w:val="00F6366B"/>
    <w:rsid w:val="00F651D2"/>
    <w:rsid w:val="00F665F3"/>
    <w:rsid w:val="00F705F2"/>
    <w:rsid w:val="00F70F48"/>
    <w:rsid w:val="00F71035"/>
    <w:rsid w:val="00F7229F"/>
    <w:rsid w:val="00F74C40"/>
    <w:rsid w:val="00F76399"/>
    <w:rsid w:val="00F76BF3"/>
    <w:rsid w:val="00F775DD"/>
    <w:rsid w:val="00F77916"/>
    <w:rsid w:val="00F77A15"/>
    <w:rsid w:val="00F80B3B"/>
    <w:rsid w:val="00F8204D"/>
    <w:rsid w:val="00F8270C"/>
    <w:rsid w:val="00F8407D"/>
    <w:rsid w:val="00F91872"/>
    <w:rsid w:val="00F9311C"/>
    <w:rsid w:val="00F939B2"/>
    <w:rsid w:val="00F93DDB"/>
    <w:rsid w:val="00F944EC"/>
    <w:rsid w:val="00F94801"/>
    <w:rsid w:val="00F95A2B"/>
    <w:rsid w:val="00F95A88"/>
    <w:rsid w:val="00F96484"/>
    <w:rsid w:val="00FA1FE0"/>
    <w:rsid w:val="00FA3359"/>
    <w:rsid w:val="00FA3BDF"/>
    <w:rsid w:val="00FA50D2"/>
    <w:rsid w:val="00FA68E7"/>
    <w:rsid w:val="00FA6CD8"/>
    <w:rsid w:val="00FA753B"/>
    <w:rsid w:val="00FB0DAF"/>
    <w:rsid w:val="00FB1214"/>
    <w:rsid w:val="00FB3DFF"/>
    <w:rsid w:val="00FC0F46"/>
    <w:rsid w:val="00FC2068"/>
    <w:rsid w:val="00FC2A4D"/>
    <w:rsid w:val="00FC2DEA"/>
    <w:rsid w:val="00FC78F6"/>
    <w:rsid w:val="00FD3F86"/>
    <w:rsid w:val="00FD4A73"/>
    <w:rsid w:val="00FD5BDC"/>
    <w:rsid w:val="00FE02DC"/>
    <w:rsid w:val="00FE0E09"/>
    <w:rsid w:val="00FE1C7A"/>
    <w:rsid w:val="00FE1E21"/>
    <w:rsid w:val="00FE1E78"/>
    <w:rsid w:val="00FE1F73"/>
    <w:rsid w:val="00FE3789"/>
    <w:rsid w:val="00FE3A78"/>
    <w:rsid w:val="00FE3EBB"/>
    <w:rsid w:val="00FE42AE"/>
    <w:rsid w:val="00FE4535"/>
    <w:rsid w:val="00FE476F"/>
    <w:rsid w:val="00FE4972"/>
    <w:rsid w:val="00FE5423"/>
    <w:rsid w:val="00FE555E"/>
    <w:rsid w:val="00FE6BF4"/>
    <w:rsid w:val="00FE70E7"/>
    <w:rsid w:val="00FE7ABE"/>
    <w:rsid w:val="00FE7E40"/>
    <w:rsid w:val="00FF0C7B"/>
    <w:rsid w:val="00FF0F14"/>
    <w:rsid w:val="00FF234E"/>
    <w:rsid w:val="00FF24B6"/>
    <w:rsid w:val="00FF2C7C"/>
    <w:rsid w:val="00FF3025"/>
    <w:rsid w:val="00FF3981"/>
    <w:rsid w:val="00FF492E"/>
    <w:rsid w:val="00FF57DC"/>
    <w:rsid w:val="00FF70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C3889C"/>
  <w15:docId w15:val="{10F5FA6D-F76B-49C0-A6D6-959F78BB17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es-CO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iPriority="0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0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35455"/>
    <w:pPr>
      <w:spacing w:after="200" w:line="276" w:lineRule="auto"/>
    </w:pPr>
    <w:rPr>
      <w:sz w:val="22"/>
      <w:szCs w:val="22"/>
    </w:rPr>
  </w:style>
  <w:style w:type="paragraph" w:styleId="Ttulo1">
    <w:name w:val="heading 1"/>
    <w:basedOn w:val="Normal"/>
    <w:next w:val="Normal"/>
    <w:link w:val="Ttulo1Car"/>
    <w:qFormat/>
    <w:rsid w:val="009F637D"/>
    <w:pPr>
      <w:keepNext/>
      <w:spacing w:after="0" w:line="240" w:lineRule="auto"/>
      <w:jc w:val="center"/>
      <w:outlineLvl w:val="0"/>
    </w:pPr>
    <w:rPr>
      <w:rFonts w:ascii="Arial" w:hAnsi="Arial"/>
      <w:b/>
      <w:color w:val="000000"/>
      <w:sz w:val="24"/>
      <w:szCs w:val="20"/>
      <w:lang w:val="es-ES" w:eastAsia="es-ES"/>
    </w:rPr>
  </w:style>
  <w:style w:type="paragraph" w:styleId="Ttulo2">
    <w:name w:val="heading 2"/>
    <w:basedOn w:val="Normal"/>
    <w:next w:val="Normal"/>
    <w:link w:val="Ttulo2Car"/>
    <w:qFormat/>
    <w:rsid w:val="000F22E3"/>
    <w:pPr>
      <w:keepNext/>
      <w:spacing w:after="0" w:line="240" w:lineRule="auto"/>
      <w:jc w:val="right"/>
      <w:outlineLvl w:val="1"/>
    </w:pPr>
    <w:rPr>
      <w:rFonts w:ascii="Arial" w:hAnsi="Arial"/>
      <w:b/>
      <w:color w:val="000000"/>
      <w:sz w:val="24"/>
      <w:szCs w:val="20"/>
      <w:lang w:val="es-ES" w:eastAsia="es-ES"/>
    </w:rPr>
  </w:style>
  <w:style w:type="paragraph" w:styleId="Ttulo3">
    <w:name w:val="heading 3"/>
    <w:basedOn w:val="Normal"/>
    <w:next w:val="Normal"/>
    <w:link w:val="Ttulo3Car"/>
    <w:unhideWhenUsed/>
    <w:qFormat/>
    <w:rsid w:val="00CF45CF"/>
    <w:pPr>
      <w:keepNext/>
      <w:keepLines/>
      <w:spacing w:before="200" w:after="0"/>
      <w:outlineLvl w:val="2"/>
    </w:pPr>
    <w:rPr>
      <w:rFonts w:ascii="Cambria" w:hAnsi="Cambria"/>
      <w:b/>
      <w:bCs/>
      <w:color w:val="4F81BD"/>
    </w:rPr>
  </w:style>
  <w:style w:type="paragraph" w:styleId="Ttulo4">
    <w:name w:val="heading 4"/>
    <w:basedOn w:val="Normal"/>
    <w:next w:val="Normal"/>
    <w:link w:val="Ttulo4Car"/>
    <w:qFormat/>
    <w:rsid w:val="000F22E3"/>
    <w:pPr>
      <w:keepNext/>
      <w:shd w:val="clear" w:color="auto" w:fill="FFFF00"/>
      <w:spacing w:after="0" w:line="240" w:lineRule="auto"/>
      <w:jc w:val="center"/>
      <w:outlineLvl w:val="3"/>
    </w:pPr>
    <w:rPr>
      <w:rFonts w:ascii="Arial" w:hAnsi="Arial"/>
      <w:b/>
      <w:color w:val="000000"/>
      <w:sz w:val="24"/>
      <w:szCs w:val="20"/>
      <w:lang w:val="es-MX" w:eastAsia="es-ES"/>
    </w:rPr>
  </w:style>
  <w:style w:type="paragraph" w:styleId="Ttulo5">
    <w:name w:val="heading 5"/>
    <w:basedOn w:val="Normal"/>
    <w:next w:val="Normal"/>
    <w:link w:val="Ttulo5Car"/>
    <w:qFormat/>
    <w:rsid w:val="000F22E3"/>
    <w:pPr>
      <w:keepNext/>
      <w:spacing w:after="0" w:line="240" w:lineRule="auto"/>
      <w:jc w:val="center"/>
      <w:outlineLvl w:val="4"/>
    </w:pPr>
    <w:rPr>
      <w:rFonts w:ascii="Arial" w:hAnsi="Arial"/>
      <w:b/>
      <w:color w:val="000000"/>
      <w:sz w:val="18"/>
      <w:szCs w:val="20"/>
      <w:lang w:val="es-ES" w:eastAsia="es-ES"/>
    </w:rPr>
  </w:style>
  <w:style w:type="paragraph" w:styleId="Ttulo6">
    <w:name w:val="heading 6"/>
    <w:basedOn w:val="Normal"/>
    <w:next w:val="Normal"/>
    <w:link w:val="Ttulo6Car"/>
    <w:unhideWhenUsed/>
    <w:qFormat/>
    <w:rsid w:val="0031697D"/>
    <w:pPr>
      <w:spacing w:before="240" w:after="60"/>
      <w:outlineLvl w:val="5"/>
    </w:pPr>
    <w:rPr>
      <w:b/>
      <w:bCs/>
    </w:rPr>
  </w:style>
  <w:style w:type="paragraph" w:styleId="Ttulo7">
    <w:name w:val="heading 7"/>
    <w:basedOn w:val="Normal"/>
    <w:next w:val="Normal"/>
    <w:link w:val="Ttulo7Car"/>
    <w:qFormat/>
    <w:rsid w:val="000F22E3"/>
    <w:pPr>
      <w:spacing w:before="240" w:after="60" w:line="240" w:lineRule="auto"/>
      <w:outlineLvl w:val="6"/>
    </w:pPr>
    <w:rPr>
      <w:color w:val="000000"/>
      <w:sz w:val="24"/>
      <w:szCs w:val="24"/>
      <w:lang w:val="es-ES" w:eastAsia="es-ES"/>
    </w:rPr>
  </w:style>
  <w:style w:type="paragraph" w:styleId="Ttulo8">
    <w:name w:val="heading 8"/>
    <w:basedOn w:val="Normal"/>
    <w:next w:val="Normal"/>
    <w:link w:val="Ttulo8Car"/>
    <w:qFormat/>
    <w:rsid w:val="000F22E3"/>
    <w:pPr>
      <w:spacing w:before="240" w:after="60" w:line="240" w:lineRule="auto"/>
      <w:outlineLvl w:val="7"/>
    </w:pPr>
    <w:rPr>
      <w:i/>
      <w:iCs/>
      <w:color w:val="000000"/>
      <w:sz w:val="24"/>
      <w:szCs w:val="24"/>
      <w:lang w:val="es-ES" w:eastAsia="es-ES"/>
    </w:rPr>
  </w:style>
  <w:style w:type="paragraph" w:styleId="Ttulo9">
    <w:name w:val="heading 9"/>
    <w:basedOn w:val="Normal"/>
    <w:next w:val="Normal"/>
    <w:link w:val="Ttulo9Car"/>
    <w:qFormat/>
    <w:rsid w:val="000F22E3"/>
    <w:pPr>
      <w:spacing w:before="240" w:after="60" w:line="240" w:lineRule="auto"/>
      <w:jc w:val="both"/>
      <w:outlineLvl w:val="8"/>
    </w:pPr>
    <w:rPr>
      <w:rFonts w:ascii="Arial" w:hAnsi="Arial" w:cs="Arial"/>
      <w:snapToGrid w:val="0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link w:val="Ttulo1"/>
    <w:rsid w:val="009F637D"/>
    <w:rPr>
      <w:rFonts w:ascii="Arial" w:hAnsi="Arial"/>
      <w:b/>
      <w:color w:val="000000"/>
      <w:sz w:val="24"/>
    </w:rPr>
  </w:style>
  <w:style w:type="character" w:customStyle="1" w:styleId="Ttulo6Car">
    <w:name w:val="Título 6 Car"/>
    <w:link w:val="Ttulo6"/>
    <w:rsid w:val="0031697D"/>
    <w:rPr>
      <w:rFonts w:ascii="Calibri" w:eastAsia="Times New Roman" w:hAnsi="Calibri" w:cs="Times New Roman"/>
      <w:b/>
      <w:bCs/>
      <w:sz w:val="22"/>
      <w:szCs w:val="22"/>
      <w:lang w:val="es-CO" w:eastAsia="es-CO"/>
    </w:rPr>
  </w:style>
  <w:style w:type="paragraph" w:styleId="Encabezado">
    <w:name w:val="header"/>
    <w:basedOn w:val="Normal"/>
    <w:link w:val="EncabezadoCar"/>
    <w:uiPriority w:val="99"/>
    <w:rsid w:val="00937E0D"/>
    <w:pPr>
      <w:tabs>
        <w:tab w:val="center" w:pos="4252"/>
        <w:tab w:val="right" w:pos="8504"/>
      </w:tabs>
      <w:spacing w:after="0" w:line="240" w:lineRule="auto"/>
    </w:pPr>
    <w:rPr>
      <w:rFonts w:ascii="Times New Roman" w:hAnsi="Times New Roman"/>
      <w:sz w:val="24"/>
      <w:szCs w:val="24"/>
      <w:lang w:val="es-ES" w:eastAsia="es-ES"/>
    </w:rPr>
  </w:style>
  <w:style w:type="character" w:customStyle="1" w:styleId="EncabezadoCar">
    <w:name w:val="Encabezado Car"/>
    <w:link w:val="Encabezado"/>
    <w:uiPriority w:val="99"/>
    <w:rsid w:val="00937E0D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937E0D"/>
    <w:pPr>
      <w:tabs>
        <w:tab w:val="center" w:pos="4252"/>
        <w:tab w:val="right" w:pos="8504"/>
      </w:tabs>
      <w:spacing w:after="0" w:line="240" w:lineRule="auto"/>
    </w:pPr>
    <w:rPr>
      <w:rFonts w:ascii="Times New Roman" w:hAnsi="Times New Roman"/>
      <w:sz w:val="24"/>
      <w:szCs w:val="24"/>
      <w:lang w:val="es-ES" w:eastAsia="es-ES"/>
    </w:rPr>
  </w:style>
  <w:style w:type="character" w:customStyle="1" w:styleId="PiedepginaCar">
    <w:name w:val="Pie de página Car"/>
    <w:link w:val="Piedepgina"/>
    <w:uiPriority w:val="99"/>
    <w:rsid w:val="00937E0D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styleId="Hipervnculo">
    <w:name w:val="Hyperlink"/>
    <w:rsid w:val="00937E0D"/>
    <w:rPr>
      <w:color w:val="0000FF"/>
      <w:u w:val="single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937E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sid w:val="00937E0D"/>
    <w:rPr>
      <w:rFonts w:ascii="Tahoma" w:hAnsi="Tahoma" w:cs="Tahoma"/>
      <w:sz w:val="16"/>
      <w:szCs w:val="16"/>
    </w:rPr>
  </w:style>
  <w:style w:type="paragraph" w:styleId="Textoindependiente2">
    <w:name w:val="Body Text 2"/>
    <w:basedOn w:val="Normal"/>
    <w:link w:val="Textoindependiente2Car"/>
    <w:rsid w:val="005D17FB"/>
    <w:pPr>
      <w:spacing w:after="120" w:line="480" w:lineRule="auto"/>
    </w:pPr>
    <w:rPr>
      <w:rFonts w:ascii="Times New Roman" w:hAnsi="Times New Roman"/>
      <w:sz w:val="24"/>
      <w:szCs w:val="20"/>
      <w:lang w:val="es-ES" w:eastAsia="es-ES"/>
    </w:rPr>
  </w:style>
  <w:style w:type="character" w:customStyle="1" w:styleId="Textoindependiente2Car">
    <w:name w:val="Texto independiente 2 Car"/>
    <w:link w:val="Textoindependiente2"/>
    <w:rsid w:val="005D17FB"/>
    <w:rPr>
      <w:rFonts w:ascii="Times New Roman" w:hAnsi="Times New Roman"/>
      <w:sz w:val="24"/>
      <w:lang w:val="es-ES" w:eastAsia="es-ES"/>
    </w:rPr>
  </w:style>
  <w:style w:type="paragraph" w:customStyle="1" w:styleId="Nueve">
    <w:name w:val="Nueve"/>
    <w:rsid w:val="005D17FB"/>
    <w:pPr>
      <w:widowControl w:val="0"/>
      <w:autoSpaceDE w:val="0"/>
      <w:autoSpaceDN w:val="0"/>
      <w:adjustRightInd w:val="0"/>
      <w:spacing w:before="113"/>
      <w:ind w:firstLine="283"/>
      <w:jc w:val="both"/>
    </w:pPr>
    <w:rPr>
      <w:rFonts w:ascii="Arial" w:hAnsi="Arial" w:cs="Arial"/>
      <w:color w:val="000000"/>
      <w:sz w:val="24"/>
      <w:szCs w:val="24"/>
      <w:lang w:val="es-ES" w:eastAsia="es-ES"/>
    </w:rPr>
  </w:style>
  <w:style w:type="paragraph" w:customStyle="1" w:styleId="Comment">
    <w:name w:val="Comment"/>
    <w:basedOn w:val="Normal"/>
    <w:uiPriority w:val="99"/>
    <w:rsid w:val="005D17FB"/>
    <w:pPr>
      <w:widowControl w:val="0"/>
      <w:adjustRightInd w:val="0"/>
      <w:spacing w:after="120" w:line="360" w:lineRule="atLeast"/>
      <w:jc w:val="both"/>
      <w:textAlignment w:val="baseline"/>
    </w:pPr>
    <w:rPr>
      <w:rFonts w:ascii="Arial" w:hAnsi="Arial" w:cs="Arial"/>
      <w:i/>
      <w:iCs/>
      <w:color w:val="000080"/>
      <w:sz w:val="20"/>
      <w:szCs w:val="20"/>
      <w:lang w:eastAsia="es-ES"/>
    </w:rPr>
  </w:style>
  <w:style w:type="paragraph" w:styleId="NormalWeb">
    <w:name w:val="Normal (Web)"/>
    <w:basedOn w:val="Normal"/>
    <w:uiPriority w:val="99"/>
    <w:rsid w:val="00CE0EA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Prrafodelista">
    <w:name w:val="List Paragraph"/>
    <w:aliases w:val="Ha,titulo 3,List Paragraph,Bullet List,FooterText,numbered,Paragraphe de liste1,Bulletr List Paragraph,列出段落,列出段落1,List Paragraph21,Listeafsnit1,Parágrafo da Lista1,Normal. Viñetas"/>
    <w:basedOn w:val="Normal"/>
    <w:link w:val="PrrafodelistaCar"/>
    <w:uiPriority w:val="34"/>
    <w:qFormat/>
    <w:rsid w:val="00CE0EA3"/>
    <w:pPr>
      <w:spacing w:after="0" w:line="240" w:lineRule="auto"/>
      <w:ind w:left="708"/>
    </w:pPr>
    <w:rPr>
      <w:rFonts w:ascii="Times New Roman" w:hAnsi="Times New Roman"/>
      <w:sz w:val="24"/>
      <w:szCs w:val="24"/>
      <w:lang w:val="es-ES" w:eastAsia="es-ES"/>
    </w:rPr>
  </w:style>
  <w:style w:type="paragraph" w:styleId="Textoindependiente">
    <w:name w:val="Body Text"/>
    <w:basedOn w:val="Normal"/>
    <w:link w:val="TextoindependienteCar"/>
    <w:uiPriority w:val="99"/>
    <w:unhideWhenUsed/>
    <w:rsid w:val="009F637D"/>
    <w:pPr>
      <w:spacing w:after="120"/>
    </w:pPr>
  </w:style>
  <w:style w:type="character" w:customStyle="1" w:styleId="TextoindependienteCar">
    <w:name w:val="Texto independiente Car"/>
    <w:link w:val="Textoindependiente"/>
    <w:uiPriority w:val="99"/>
    <w:rsid w:val="009F637D"/>
    <w:rPr>
      <w:sz w:val="22"/>
      <w:szCs w:val="22"/>
      <w:lang w:val="es-CO" w:eastAsia="es-CO"/>
    </w:rPr>
  </w:style>
  <w:style w:type="paragraph" w:styleId="Ttulo">
    <w:name w:val="Title"/>
    <w:basedOn w:val="Normal"/>
    <w:link w:val="TtuloCar"/>
    <w:qFormat/>
    <w:rsid w:val="0031697D"/>
    <w:pPr>
      <w:spacing w:after="0" w:line="240" w:lineRule="auto"/>
      <w:jc w:val="center"/>
    </w:pPr>
    <w:rPr>
      <w:rFonts w:ascii="Arial" w:hAnsi="Arial"/>
      <w:b/>
      <w:color w:val="000000"/>
      <w:sz w:val="24"/>
      <w:szCs w:val="20"/>
      <w:lang w:val="es-ES" w:eastAsia="es-ES"/>
    </w:rPr>
  </w:style>
  <w:style w:type="character" w:customStyle="1" w:styleId="TtuloCar">
    <w:name w:val="Título Car"/>
    <w:link w:val="Ttulo"/>
    <w:rsid w:val="0031697D"/>
    <w:rPr>
      <w:rFonts w:ascii="Arial" w:hAnsi="Arial"/>
      <w:b/>
      <w:color w:val="000000"/>
      <w:sz w:val="24"/>
    </w:rPr>
  </w:style>
  <w:style w:type="character" w:styleId="Textoennegrita">
    <w:name w:val="Strong"/>
    <w:qFormat/>
    <w:rsid w:val="00D92E56"/>
    <w:rPr>
      <w:b/>
      <w:bCs/>
    </w:rPr>
  </w:style>
  <w:style w:type="character" w:customStyle="1" w:styleId="TextonotapieCar">
    <w:name w:val="Texto nota pie Car"/>
    <w:link w:val="Textonotapie"/>
    <w:uiPriority w:val="99"/>
    <w:semiHidden/>
    <w:rsid w:val="00D92E56"/>
    <w:rPr>
      <w:rFonts w:eastAsia="Calibri"/>
      <w:lang w:val="es-ES" w:eastAsia="en-US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D92E56"/>
    <w:pPr>
      <w:spacing w:after="0" w:line="240" w:lineRule="auto"/>
    </w:pPr>
    <w:rPr>
      <w:rFonts w:eastAsia="Calibri"/>
      <w:sz w:val="20"/>
      <w:szCs w:val="20"/>
      <w:lang w:val="es-ES" w:eastAsia="en-US"/>
    </w:rPr>
  </w:style>
  <w:style w:type="character" w:customStyle="1" w:styleId="Ttulo3Car">
    <w:name w:val="Título 3 Car"/>
    <w:link w:val="Ttulo3"/>
    <w:rsid w:val="00CF45CF"/>
    <w:rPr>
      <w:rFonts w:ascii="Cambria" w:eastAsia="Times New Roman" w:hAnsi="Cambria" w:cs="Times New Roman"/>
      <w:b/>
      <w:bCs/>
      <w:color w:val="4F81BD"/>
      <w:sz w:val="22"/>
      <w:szCs w:val="22"/>
    </w:rPr>
  </w:style>
  <w:style w:type="character" w:customStyle="1" w:styleId="Ttulo2Car">
    <w:name w:val="Título 2 Car"/>
    <w:link w:val="Ttulo2"/>
    <w:rsid w:val="000F22E3"/>
    <w:rPr>
      <w:rFonts w:ascii="Arial" w:hAnsi="Arial"/>
      <w:b/>
      <w:color w:val="000000"/>
      <w:sz w:val="24"/>
      <w:lang w:val="es-ES" w:eastAsia="es-ES"/>
    </w:rPr>
  </w:style>
  <w:style w:type="character" w:customStyle="1" w:styleId="Ttulo4Car">
    <w:name w:val="Título 4 Car"/>
    <w:link w:val="Ttulo4"/>
    <w:rsid w:val="000F22E3"/>
    <w:rPr>
      <w:rFonts w:ascii="Arial" w:hAnsi="Arial"/>
      <w:b/>
      <w:color w:val="000000"/>
      <w:sz w:val="24"/>
      <w:shd w:val="clear" w:color="auto" w:fill="FFFF00"/>
      <w:lang w:val="es-MX" w:eastAsia="es-ES"/>
    </w:rPr>
  </w:style>
  <w:style w:type="character" w:customStyle="1" w:styleId="Ttulo5Car">
    <w:name w:val="Título 5 Car"/>
    <w:link w:val="Ttulo5"/>
    <w:rsid w:val="000F22E3"/>
    <w:rPr>
      <w:rFonts w:ascii="Arial" w:hAnsi="Arial"/>
      <w:b/>
      <w:color w:val="000000"/>
      <w:sz w:val="18"/>
      <w:lang w:val="es-ES" w:eastAsia="es-ES"/>
    </w:rPr>
  </w:style>
  <w:style w:type="character" w:customStyle="1" w:styleId="Ttulo7Car">
    <w:name w:val="Título 7 Car"/>
    <w:link w:val="Ttulo7"/>
    <w:rsid w:val="000F22E3"/>
    <w:rPr>
      <w:color w:val="000000"/>
      <w:sz w:val="24"/>
      <w:szCs w:val="24"/>
      <w:lang w:val="es-ES" w:eastAsia="es-ES"/>
    </w:rPr>
  </w:style>
  <w:style w:type="character" w:customStyle="1" w:styleId="Ttulo8Car">
    <w:name w:val="Título 8 Car"/>
    <w:link w:val="Ttulo8"/>
    <w:rsid w:val="000F22E3"/>
    <w:rPr>
      <w:i/>
      <w:iCs/>
      <w:color w:val="000000"/>
      <w:sz w:val="24"/>
      <w:szCs w:val="24"/>
      <w:lang w:val="es-ES" w:eastAsia="es-ES"/>
    </w:rPr>
  </w:style>
  <w:style w:type="character" w:customStyle="1" w:styleId="Ttulo9Car">
    <w:name w:val="Título 9 Car"/>
    <w:link w:val="Ttulo9"/>
    <w:rsid w:val="000F22E3"/>
    <w:rPr>
      <w:rFonts w:ascii="Arial" w:hAnsi="Arial" w:cs="Arial"/>
      <w:snapToGrid w:val="0"/>
      <w:sz w:val="22"/>
      <w:szCs w:val="22"/>
      <w:lang w:val="es-ES" w:eastAsia="es-ES"/>
    </w:rPr>
  </w:style>
  <w:style w:type="character" w:customStyle="1" w:styleId="CarCar18">
    <w:name w:val="Car Car18"/>
    <w:rsid w:val="000F22E3"/>
    <w:rPr>
      <w:rFonts w:ascii="Arial" w:hAnsi="Arial"/>
      <w:b/>
      <w:color w:val="000000"/>
      <w:sz w:val="24"/>
      <w:lang w:val="es-ES" w:eastAsia="es-ES" w:bidi="ar-SA"/>
    </w:rPr>
  </w:style>
  <w:style w:type="character" w:customStyle="1" w:styleId="CarCar8">
    <w:name w:val="Car Car8"/>
    <w:rsid w:val="000F22E3"/>
    <w:rPr>
      <w:rFonts w:ascii="Arial" w:hAnsi="Arial"/>
      <w:b/>
      <w:color w:val="000000"/>
      <w:sz w:val="24"/>
      <w:lang w:val="es-ES" w:eastAsia="es-ES" w:bidi="ar-SA"/>
    </w:rPr>
  </w:style>
  <w:style w:type="character" w:customStyle="1" w:styleId="TextoindependienteCar1">
    <w:name w:val="Texto independiente Car1"/>
    <w:rsid w:val="000F22E3"/>
    <w:rPr>
      <w:rFonts w:ascii="Arial" w:hAnsi="Arial"/>
      <w:b/>
      <w:color w:val="000000"/>
      <w:sz w:val="24"/>
      <w:lang w:val="es-ES" w:eastAsia="es-ES" w:bidi="ar-SA"/>
    </w:rPr>
  </w:style>
  <w:style w:type="paragraph" w:styleId="Textoindependiente3">
    <w:name w:val="Body Text 3"/>
    <w:basedOn w:val="Normal"/>
    <w:link w:val="Textoindependiente3Car"/>
    <w:rsid w:val="000F22E3"/>
    <w:pPr>
      <w:spacing w:after="0" w:line="240" w:lineRule="auto"/>
      <w:jc w:val="both"/>
    </w:pPr>
    <w:rPr>
      <w:rFonts w:ascii="Arial" w:hAnsi="Arial"/>
      <w:color w:val="000000"/>
      <w:sz w:val="24"/>
      <w:szCs w:val="20"/>
      <w:lang w:val="es-ES" w:eastAsia="es-ES"/>
    </w:rPr>
  </w:style>
  <w:style w:type="character" w:customStyle="1" w:styleId="Textoindependiente3Car">
    <w:name w:val="Texto independiente 3 Car"/>
    <w:link w:val="Textoindependiente3"/>
    <w:rsid w:val="000F22E3"/>
    <w:rPr>
      <w:rFonts w:ascii="Arial" w:hAnsi="Arial"/>
      <w:color w:val="000000"/>
      <w:sz w:val="24"/>
      <w:lang w:val="es-ES" w:eastAsia="es-ES"/>
    </w:rPr>
  </w:style>
  <w:style w:type="character" w:styleId="Nmerodepgina">
    <w:name w:val="page number"/>
    <w:basedOn w:val="Fuentedeprrafopredeter"/>
    <w:uiPriority w:val="99"/>
    <w:rsid w:val="000F22E3"/>
  </w:style>
  <w:style w:type="character" w:styleId="CitaHTML">
    <w:name w:val="HTML Cite"/>
    <w:rsid w:val="000F22E3"/>
    <w:rPr>
      <w:i/>
      <w:iCs/>
    </w:rPr>
  </w:style>
  <w:style w:type="paragraph" w:customStyle="1" w:styleId="Default">
    <w:name w:val="Default"/>
    <w:rsid w:val="000F22E3"/>
    <w:rPr>
      <w:rFonts w:ascii="Arial" w:hAnsi="Arial"/>
      <w:snapToGrid w:val="0"/>
      <w:lang w:val="es-ES" w:eastAsia="es-ES"/>
    </w:rPr>
  </w:style>
  <w:style w:type="paragraph" w:styleId="Subttulo">
    <w:name w:val="Subtitle"/>
    <w:basedOn w:val="Normal"/>
    <w:link w:val="SubttuloCar"/>
    <w:qFormat/>
    <w:rsid w:val="000F22E3"/>
    <w:pPr>
      <w:spacing w:after="0" w:line="240" w:lineRule="auto"/>
      <w:jc w:val="center"/>
    </w:pPr>
    <w:rPr>
      <w:rFonts w:ascii="Georgia" w:hAnsi="Georgia"/>
      <w:b/>
      <w:i/>
      <w:color w:val="000000"/>
      <w:sz w:val="24"/>
      <w:szCs w:val="20"/>
      <w:lang w:val="es-ES" w:eastAsia="es-ES"/>
    </w:rPr>
  </w:style>
  <w:style w:type="character" w:customStyle="1" w:styleId="SubttuloCar">
    <w:name w:val="Subtítulo Car"/>
    <w:link w:val="Subttulo"/>
    <w:rsid w:val="000F22E3"/>
    <w:rPr>
      <w:rFonts w:ascii="Georgia" w:hAnsi="Georgia"/>
      <w:b/>
      <w:i/>
      <w:color w:val="000000"/>
      <w:sz w:val="24"/>
      <w:lang w:val="es-ES" w:eastAsia="es-ES"/>
    </w:rPr>
  </w:style>
  <w:style w:type="paragraph" w:styleId="Textosinformato">
    <w:name w:val="Plain Text"/>
    <w:basedOn w:val="Normal"/>
    <w:link w:val="TextosinformatoCar"/>
    <w:rsid w:val="000F22E3"/>
    <w:pPr>
      <w:spacing w:after="0" w:line="240" w:lineRule="auto"/>
    </w:pPr>
    <w:rPr>
      <w:rFonts w:ascii="Courier New" w:eastAsia="Batang" w:hAnsi="Courier New" w:cs="Courier New"/>
      <w:sz w:val="20"/>
      <w:szCs w:val="20"/>
      <w:lang w:val="es-ES" w:eastAsia="es-ES"/>
    </w:rPr>
  </w:style>
  <w:style w:type="character" w:customStyle="1" w:styleId="TextosinformatoCar">
    <w:name w:val="Texto sin formato Car"/>
    <w:link w:val="Textosinformato"/>
    <w:rsid w:val="000F22E3"/>
    <w:rPr>
      <w:rFonts w:ascii="Courier New" w:eastAsia="Batang" w:hAnsi="Courier New" w:cs="Courier New"/>
      <w:lang w:val="es-ES" w:eastAsia="es-ES"/>
    </w:rPr>
  </w:style>
  <w:style w:type="paragraph" w:customStyle="1" w:styleId="Estilo1">
    <w:name w:val="Estilo1"/>
    <w:basedOn w:val="Normal"/>
    <w:rsid w:val="000F22E3"/>
    <w:pPr>
      <w:widowControl w:val="0"/>
      <w:spacing w:after="0" w:line="240" w:lineRule="auto"/>
      <w:jc w:val="both"/>
    </w:pPr>
    <w:rPr>
      <w:rFonts w:ascii="Times New Roman" w:hAnsi="Times New Roman"/>
      <w:sz w:val="20"/>
      <w:szCs w:val="20"/>
      <w:lang w:eastAsia="es-ES"/>
    </w:rPr>
  </w:style>
  <w:style w:type="paragraph" w:styleId="Lista">
    <w:name w:val="List"/>
    <w:basedOn w:val="Normal"/>
    <w:rsid w:val="000F22E3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es-ES" w:eastAsia="es-ES"/>
    </w:rPr>
  </w:style>
  <w:style w:type="paragraph" w:styleId="Encabezadodemensaje">
    <w:name w:val="Message Header"/>
    <w:basedOn w:val="Normal"/>
    <w:link w:val="EncabezadodemensajeCar"/>
    <w:rsid w:val="000F22E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="Arial" w:hAnsi="Arial" w:cs="Arial"/>
      <w:sz w:val="24"/>
      <w:szCs w:val="24"/>
      <w:lang w:val="es-ES" w:eastAsia="es-ES"/>
    </w:rPr>
  </w:style>
  <w:style w:type="character" w:customStyle="1" w:styleId="EncabezadodemensajeCar">
    <w:name w:val="Encabezado de mensaje Car"/>
    <w:link w:val="Encabezadodemensaje"/>
    <w:rsid w:val="000F22E3"/>
    <w:rPr>
      <w:rFonts w:ascii="Arial" w:hAnsi="Arial" w:cs="Arial"/>
      <w:sz w:val="24"/>
      <w:szCs w:val="24"/>
      <w:shd w:val="pct20" w:color="auto" w:fill="auto"/>
      <w:lang w:val="es-ES" w:eastAsia="es-ES"/>
    </w:rPr>
  </w:style>
  <w:style w:type="paragraph" w:styleId="Cierre">
    <w:name w:val="Closing"/>
    <w:basedOn w:val="Normal"/>
    <w:link w:val="CierreCar"/>
    <w:rsid w:val="000F22E3"/>
    <w:pPr>
      <w:spacing w:after="0" w:line="240" w:lineRule="auto"/>
      <w:ind w:left="4252"/>
    </w:pPr>
    <w:rPr>
      <w:rFonts w:ascii="Times New Roman" w:hAnsi="Times New Roman"/>
      <w:sz w:val="24"/>
      <w:szCs w:val="24"/>
      <w:lang w:val="es-ES" w:eastAsia="es-ES"/>
    </w:rPr>
  </w:style>
  <w:style w:type="character" w:customStyle="1" w:styleId="CierreCar">
    <w:name w:val="Cierre Car"/>
    <w:link w:val="Cierre"/>
    <w:rsid w:val="000F22E3"/>
    <w:rPr>
      <w:rFonts w:ascii="Times New Roman" w:hAnsi="Times New Roman"/>
      <w:sz w:val="24"/>
      <w:szCs w:val="24"/>
      <w:lang w:val="es-ES" w:eastAsia="es-ES"/>
    </w:rPr>
  </w:style>
  <w:style w:type="paragraph" w:styleId="Firma">
    <w:name w:val="Signature"/>
    <w:basedOn w:val="Normal"/>
    <w:link w:val="FirmaCar"/>
    <w:rsid w:val="000F22E3"/>
    <w:pPr>
      <w:spacing w:after="0" w:line="240" w:lineRule="auto"/>
      <w:ind w:left="4252"/>
    </w:pPr>
    <w:rPr>
      <w:rFonts w:ascii="Times New Roman" w:hAnsi="Times New Roman"/>
      <w:sz w:val="24"/>
      <w:szCs w:val="24"/>
      <w:lang w:val="es-ES" w:eastAsia="es-ES"/>
    </w:rPr>
  </w:style>
  <w:style w:type="character" w:customStyle="1" w:styleId="FirmaCar">
    <w:name w:val="Firma Car"/>
    <w:link w:val="Firma"/>
    <w:rsid w:val="000F22E3"/>
    <w:rPr>
      <w:rFonts w:ascii="Times New Roman" w:hAnsi="Times New Roman"/>
      <w:sz w:val="24"/>
      <w:szCs w:val="24"/>
      <w:lang w:val="es-ES" w:eastAsia="es-ES"/>
    </w:rPr>
  </w:style>
  <w:style w:type="paragraph" w:styleId="Textoindependienteprimerasangra">
    <w:name w:val="Body Text First Indent"/>
    <w:basedOn w:val="Textoindependiente"/>
    <w:link w:val="TextoindependienteprimerasangraCar"/>
    <w:rsid w:val="000F22E3"/>
    <w:pPr>
      <w:spacing w:line="240" w:lineRule="auto"/>
      <w:ind w:firstLine="210"/>
    </w:pPr>
    <w:rPr>
      <w:rFonts w:ascii="Times New Roman" w:hAnsi="Times New Roman"/>
      <w:sz w:val="24"/>
      <w:szCs w:val="24"/>
      <w:lang w:val="es-ES" w:eastAsia="es-ES"/>
    </w:rPr>
  </w:style>
  <w:style w:type="character" w:customStyle="1" w:styleId="TextoindependienteprimerasangraCar">
    <w:name w:val="Texto independiente primera sangría Car"/>
    <w:link w:val="Textoindependienteprimerasangra"/>
    <w:rsid w:val="000F22E3"/>
    <w:rPr>
      <w:rFonts w:ascii="Times New Roman" w:hAnsi="Times New Roman"/>
      <w:sz w:val="24"/>
      <w:szCs w:val="24"/>
      <w:lang w:val="es-ES" w:eastAsia="es-ES"/>
    </w:rPr>
  </w:style>
  <w:style w:type="character" w:styleId="nfasis">
    <w:name w:val="Emphasis"/>
    <w:qFormat/>
    <w:rsid w:val="000F22E3"/>
    <w:rPr>
      <w:i/>
      <w:iCs/>
    </w:rPr>
  </w:style>
  <w:style w:type="paragraph" w:styleId="Mapadeldocumento">
    <w:name w:val="Document Map"/>
    <w:basedOn w:val="Normal"/>
    <w:link w:val="MapadeldocumentoCar"/>
    <w:rsid w:val="000F22E3"/>
    <w:pPr>
      <w:shd w:val="clear" w:color="auto" w:fill="000080"/>
      <w:spacing w:after="0" w:line="240" w:lineRule="auto"/>
    </w:pPr>
    <w:rPr>
      <w:rFonts w:ascii="Tahoma" w:hAnsi="Tahoma" w:cs="Tahoma"/>
      <w:sz w:val="20"/>
      <w:szCs w:val="20"/>
      <w:lang w:val="es-ES" w:eastAsia="es-ES"/>
    </w:rPr>
  </w:style>
  <w:style w:type="character" w:customStyle="1" w:styleId="MapadeldocumentoCar">
    <w:name w:val="Mapa del documento Car"/>
    <w:link w:val="Mapadeldocumento"/>
    <w:rsid w:val="000F22E3"/>
    <w:rPr>
      <w:rFonts w:ascii="Tahoma" w:hAnsi="Tahoma" w:cs="Tahoma"/>
      <w:shd w:val="clear" w:color="auto" w:fill="000080"/>
      <w:lang w:val="es-ES" w:eastAsia="es-ES"/>
    </w:rPr>
  </w:style>
  <w:style w:type="paragraph" w:customStyle="1" w:styleId="parrafos">
    <w:name w:val="parrafos"/>
    <w:basedOn w:val="Normal"/>
    <w:rsid w:val="000F22E3"/>
    <w:pPr>
      <w:spacing w:before="100" w:beforeAutospacing="1" w:after="100" w:afterAutospacing="1" w:line="240" w:lineRule="auto"/>
    </w:pPr>
    <w:rPr>
      <w:rFonts w:ascii="Verdana" w:hAnsi="Verdana"/>
      <w:color w:val="000000"/>
      <w:sz w:val="18"/>
      <w:szCs w:val="18"/>
      <w:lang w:val="es-ES" w:eastAsia="es-ES"/>
    </w:rPr>
  </w:style>
  <w:style w:type="paragraph" w:styleId="Listaconvietas2">
    <w:name w:val="List Bullet 2"/>
    <w:basedOn w:val="Normal"/>
    <w:rsid w:val="000F22E3"/>
    <w:pPr>
      <w:tabs>
        <w:tab w:val="num" w:pos="643"/>
      </w:tabs>
      <w:spacing w:after="0" w:line="240" w:lineRule="auto"/>
      <w:ind w:left="643" w:hanging="360"/>
      <w:contextualSpacing/>
    </w:pPr>
    <w:rPr>
      <w:rFonts w:ascii="Times New Roman" w:hAnsi="Times New Roman"/>
      <w:sz w:val="24"/>
      <w:szCs w:val="24"/>
      <w:lang w:val="es-ES" w:eastAsia="es-ES"/>
    </w:rPr>
  </w:style>
  <w:style w:type="character" w:customStyle="1" w:styleId="cuerpo1">
    <w:name w:val="cuerpo1"/>
    <w:rsid w:val="000F22E3"/>
    <w:rPr>
      <w:rFonts w:ascii="Verdana" w:hAnsi="Verdana" w:hint="default"/>
      <w:b w:val="0"/>
      <w:bCs w:val="0"/>
      <w:color w:val="003366"/>
      <w:sz w:val="28"/>
      <w:szCs w:val="28"/>
    </w:rPr>
  </w:style>
  <w:style w:type="paragraph" w:styleId="Sangradetextonormal">
    <w:name w:val="Body Text Indent"/>
    <w:basedOn w:val="Normal"/>
    <w:link w:val="SangradetextonormalCar"/>
    <w:rsid w:val="000F22E3"/>
    <w:pPr>
      <w:spacing w:after="120" w:line="240" w:lineRule="auto"/>
      <w:ind w:left="283"/>
    </w:pPr>
    <w:rPr>
      <w:rFonts w:ascii="Arial" w:hAnsi="Arial"/>
      <w:color w:val="000000"/>
      <w:sz w:val="24"/>
      <w:szCs w:val="20"/>
      <w:lang w:val="es-ES" w:eastAsia="es-ES"/>
    </w:rPr>
  </w:style>
  <w:style w:type="character" w:customStyle="1" w:styleId="SangradetextonormalCar">
    <w:name w:val="Sangría de texto normal Car"/>
    <w:link w:val="Sangradetextonormal"/>
    <w:rsid w:val="000F22E3"/>
    <w:rPr>
      <w:rFonts w:ascii="Arial" w:hAnsi="Arial"/>
      <w:color w:val="000000"/>
      <w:sz w:val="24"/>
      <w:lang w:val="es-ES" w:eastAsia="es-ES"/>
    </w:rPr>
  </w:style>
  <w:style w:type="paragraph" w:customStyle="1" w:styleId="FR2">
    <w:name w:val="FR2"/>
    <w:rsid w:val="000F22E3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16"/>
      <w:szCs w:val="16"/>
      <w:lang w:val="es-ES_tradnl" w:eastAsia="es-ES"/>
    </w:rPr>
  </w:style>
  <w:style w:type="paragraph" w:customStyle="1" w:styleId="FR3">
    <w:name w:val="FR3"/>
    <w:rsid w:val="000F22E3"/>
    <w:pPr>
      <w:widowControl w:val="0"/>
      <w:autoSpaceDE w:val="0"/>
      <w:autoSpaceDN w:val="0"/>
      <w:adjustRightInd w:val="0"/>
      <w:spacing w:before="20"/>
      <w:ind w:left="3080"/>
    </w:pPr>
    <w:rPr>
      <w:rFonts w:ascii="Arial" w:hAnsi="Arial" w:cs="Arial"/>
      <w:sz w:val="12"/>
      <w:szCs w:val="12"/>
      <w:lang w:val="es-ES_tradnl" w:eastAsia="es-ES"/>
    </w:rPr>
  </w:style>
  <w:style w:type="paragraph" w:customStyle="1" w:styleId="FR1">
    <w:name w:val="FR1"/>
    <w:rsid w:val="000F22E3"/>
    <w:pPr>
      <w:widowControl w:val="0"/>
      <w:autoSpaceDE w:val="0"/>
      <w:autoSpaceDN w:val="0"/>
      <w:adjustRightInd w:val="0"/>
      <w:spacing w:before="100"/>
    </w:pPr>
    <w:rPr>
      <w:rFonts w:ascii="Arial" w:hAnsi="Arial" w:cs="Arial"/>
      <w:i/>
      <w:iCs/>
      <w:noProof/>
      <w:sz w:val="12"/>
      <w:szCs w:val="12"/>
      <w:lang w:val="es-ES" w:eastAsia="es-ES"/>
    </w:rPr>
  </w:style>
  <w:style w:type="character" w:styleId="Hipervnculovisitado">
    <w:name w:val="FollowedHyperlink"/>
    <w:rsid w:val="000F22E3"/>
    <w:rPr>
      <w:color w:val="800080"/>
      <w:u w:val="single"/>
    </w:rPr>
  </w:style>
  <w:style w:type="paragraph" w:styleId="Textocomentario">
    <w:name w:val="annotation text"/>
    <w:basedOn w:val="Normal"/>
    <w:link w:val="TextocomentarioCar"/>
    <w:semiHidden/>
    <w:rsid w:val="000F22E3"/>
    <w:pPr>
      <w:widowControl w:val="0"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hAnsi="Times New Roman"/>
      <w:color w:val="000000"/>
      <w:sz w:val="24"/>
      <w:szCs w:val="20"/>
      <w:lang w:val="es-ES_tradnl" w:eastAsia="es-ES"/>
    </w:rPr>
  </w:style>
  <w:style w:type="character" w:customStyle="1" w:styleId="TextocomentarioCar">
    <w:name w:val="Texto comentario Car"/>
    <w:link w:val="Textocomentario"/>
    <w:semiHidden/>
    <w:rsid w:val="000F22E3"/>
    <w:rPr>
      <w:rFonts w:ascii="Times New Roman" w:hAnsi="Times New Roman"/>
      <w:color w:val="000000"/>
      <w:sz w:val="24"/>
      <w:lang w:val="es-ES_tradnl" w:eastAsia="es-ES"/>
    </w:rPr>
  </w:style>
  <w:style w:type="paragraph" w:customStyle="1" w:styleId="ListaCC">
    <w:name w:val="Lista CC."/>
    <w:basedOn w:val="Normal"/>
    <w:rsid w:val="000F22E3"/>
    <w:pPr>
      <w:spacing w:after="0" w:line="240" w:lineRule="auto"/>
    </w:pPr>
    <w:rPr>
      <w:rFonts w:ascii="Times New Roman" w:hAnsi="Times New Roman"/>
      <w:sz w:val="24"/>
      <w:szCs w:val="20"/>
      <w:lang w:val="es-ES" w:eastAsia="es-ES"/>
    </w:rPr>
  </w:style>
  <w:style w:type="paragraph" w:customStyle="1" w:styleId="Firmaorganizacin">
    <w:name w:val="Firma organización"/>
    <w:basedOn w:val="Firma"/>
    <w:rsid w:val="000F22E3"/>
    <w:rPr>
      <w:szCs w:val="20"/>
    </w:rPr>
  </w:style>
  <w:style w:type="paragraph" w:customStyle="1" w:styleId="ecxmsonormal">
    <w:name w:val="ecxmsonormal"/>
    <w:basedOn w:val="Normal"/>
    <w:rsid w:val="000F22E3"/>
    <w:pPr>
      <w:spacing w:after="324" w:line="240" w:lineRule="auto"/>
    </w:pPr>
    <w:rPr>
      <w:rFonts w:ascii="Times New Roman" w:hAnsi="Times New Roman"/>
      <w:sz w:val="24"/>
      <w:szCs w:val="24"/>
      <w:lang w:val="es-ES" w:eastAsia="es-ES"/>
    </w:rPr>
  </w:style>
  <w:style w:type="paragraph" w:customStyle="1" w:styleId="ecxmsolistparagraph">
    <w:name w:val="ecxmsolistparagraph"/>
    <w:basedOn w:val="Normal"/>
    <w:rsid w:val="000F22E3"/>
    <w:pPr>
      <w:spacing w:after="324" w:line="240" w:lineRule="auto"/>
    </w:pPr>
    <w:rPr>
      <w:rFonts w:ascii="Times New Roman" w:hAnsi="Times New Roman"/>
      <w:sz w:val="24"/>
      <w:szCs w:val="24"/>
      <w:lang w:val="es-ES" w:eastAsia="es-ES"/>
    </w:rPr>
  </w:style>
  <w:style w:type="character" w:customStyle="1" w:styleId="apple-converted-space">
    <w:name w:val="apple-converted-space"/>
    <w:basedOn w:val="Fuentedeprrafopredeter"/>
    <w:rsid w:val="00875D4B"/>
  </w:style>
  <w:style w:type="character" w:styleId="Refdecomentario">
    <w:name w:val="annotation reference"/>
    <w:uiPriority w:val="99"/>
    <w:semiHidden/>
    <w:unhideWhenUsed/>
    <w:rsid w:val="007D3961"/>
    <w:rPr>
      <w:sz w:val="16"/>
      <w:szCs w:val="16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7D3961"/>
    <w:pPr>
      <w:widowControl/>
      <w:overflowPunct/>
      <w:autoSpaceDE/>
      <w:autoSpaceDN/>
      <w:adjustRightInd/>
      <w:spacing w:after="200" w:line="276" w:lineRule="auto"/>
      <w:jc w:val="left"/>
      <w:textAlignment w:val="auto"/>
    </w:pPr>
    <w:rPr>
      <w:rFonts w:ascii="Calibri" w:hAnsi="Calibri"/>
      <w:b/>
      <w:bCs/>
      <w:color w:val="auto"/>
      <w:sz w:val="20"/>
      <w:lang w:val="es-CO" w:eastAsia="es-CO"/>
    </w:rPr>
  </w:style>
  <w:style w:type="character" w:customStyle="1" w:styleId="AsuntodelcomentarioCar">
    <w:name w:val="Asunto del comentario Car"/>
    <w:link w:val="Asuntodelcomentario"/>
    <w:uiPriority w:val="99"/>
    <w:semiHidden/>
    <w:rsid w:val="007D3961"/>
    <w:rPr>
      <w:rFonts w:ascii="Times New Roman" w:hAnsi="Times New Roman"/>
      <w:b/>
      <w:bCs/>
      <w:color w:val="000000"/>
      <w:sz w:val="24"/>
      <w:lang w:val="es-ES_tradnl" w:eastAsia="es-ES"/>
    </w:rPr>
  </w:style>
  <w:style w:type="numbering" w:customStyle="1" w:styleId="Sinlista1">
    <w:name w:val="Sin lista1"/>
    <w:next w:val="Sinlista"/>
    <w:uiPriority w:val="99"/>
    <w:semiHidden/>
    <w:unhideWhenUsed/>
    <w:rsid w:val="00585D51"/>
  </w:style>
  <w:style w:type="table" w:styleId="Tablaconcuadrcula">
    <w:name w:val="Table Grid"/>
    <w:basedOn w:val="Tablanormal"/>
    <w:uiPriority w:val="39"/>
    <w:rsid w:val="00585D51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rrafodelistaCar">
    <w:name w:val="Párrafo de lista Car"/>
    <w:aliases w:val="Ha Car,titulo 3 Car,List Paragraph Car,Bullet List Car,FooterText Car,numbered Car,Paragraphe de liste1 Car,Bulletr List Paragraph Car,列出段落 Car,列出段落1 Car,List Paragraph21 Car,Listeafsnit1 Car,Parágrafo da Lista1 Car"/>
    <w:link w:val="Prrafodelista"/>
    <w:uiPriority w:val="34"/>
    <w:rsid w:val="00F665F3"/>
    <w:rPr>
      <w:rFonts w:ascii="Times New Roman" w:hAnsi="Times New Roman"/>
      <w:sz w:val="24"/>
      <w:szCs w:val="24"/>
      <w:lang w:val="es-ES" w:eastAsia="es-ES"/>
    </w:rPr>
  </w:style>
  <w:style w:type="character" w:customStyle="1" w:styleId="Mencinsinresolver1">
    <w:name w:val="Mención sin resolver1"/>
    <w:uiPriority w:val="99"/>
    <w:semiHidden/>
    <w:unhideWhenUsed/>
    <w:rsid w:val="00B33A0E"/>
    <w:rPr>
      <w:color w:val="605E5C"/>
      <w:shd w:val="clear" w:color="auto" w:fill="E1DFDD"/>
    </w:rPr>
  </w:style>
  <w:style w:type="table" w:styleId="Tabladecuadrcula2">
    <w:name w:val="Grid Table 2"/>
    <w:basedOn w:val="Tablanormal"/>
    <w:uiPriority w:val="47"/>
    <w:rsid w:val="00966B4A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customStyle="1" w:styleId="TableParagraph">
    <w:name w:val="Table Paragraph"/>
    <w:basedOn w:val="Normal"/>
    <w:uiPriority w:val="1"/>
    <w:qFormat/>
    <w:rsid w:val="00966B4A"/>
    <w:pPr>
      <w:widowControl w:val="0"/>
      <w:autoSpaceDE w:val="0"/>
      <w:autoSpaceDN w:val="0"/>
      <w:spacing w:after="0" w:line="240" w:lineRule="auto"/>
    </w:pPr>
    <w:rPr>
      <w:rFonts w:eastAsia="Calibri" w:cs="Calibri"/>
      <w:lang w:val="es-E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582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93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5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8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4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08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47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1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03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8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K:\Mis%20documentos\Documents\A&#209;OS\A&#209;O%202016\PROCESO%20DE%20RESTABLECIMIENTO%20DE%20DERECHOS\ANDRES%20MAURICIO%20%20HERNANDEZ%20VIRGUEZ\ASLY%20SOFIA%20SUAREZ%20CALV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7B3156-BF05-48FC-B069-146090FD07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ASLY SOFIA SUAREZ CALVO</Template>
  <TotalTime>279</TotalTime>
  <Pages>2</Pages>
  <Words>321</Words>
  <Characters>1766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RevolucionUnattended</Company>
  <LinksUpToDate>false</LinksUpToDate>
  <CharactersWithSpaces>2083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MARCELA UNRIZA</dc:creator>
  <cp:keywords/>
  <dc:description/>
  <cp:lastModifiedBy>PC</cp:lastModifiedBy>
  <cp:revision>43</cp:revision>
  <cp:lastPrinted>2025-03-30T18:41:00Z</cp:lastPrinted>
  <dcterms:created xsi:type="dcterms:W3CDTF">2024-02-23T23:21:00Z</dcterms:created>
  <dcterms:modified xsi:type="dcterms:W3CDTF">2026-08-06T18:20:00Z</dcterms:modified>
</cp:coreProperties>
</file>